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DC6" w:rsidRDefault="000D0DC6" w:rsidP="00C51CBD">
      <w:pPr>
        <w:pStyle w:val="NoSpacing"/>
        <w:rPr>
          <w:rFonts w:ascii="Times New Roman" w:hAnsi="Times New Roman" w:cs="Times New Roman"/>
          <w:b/>
          <w:bCs/>
          <w:u w:val="single"/>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51pt;margin-top:-45pt;width:79.5pt;height:78.25pt;z-index:251658240">
            <v:imagedata r:id="rId4" o:title=""/>
            <w10:wrap type="square"/>
          </v:shape>
        </w:pict>
      </w:r>
      <w:r>
        <w:rPr>
          <w:noProof/>
        </w:rPr>
        <w:pict>
          <v:shape id="_x0000_s1027" type="#_x0000_t75" style="position:absolute;margin-left:-18pt;margin-top:-45pt;width:242.9pt;height:75.75pt;z-index:251657216">
            <v:imagedata r:id="rId5" o:title=""/>
            <w10:wrap type="square"/>
          </v:shape>
        </w:pict>
      </w:r>
    </w:p>
    <w:p w:rsidR="000D0DC6" w:rsidRDefault="000D0DC6" w:rsidP="00C51CBD">
      <w:pPr>
        <w:pStyle w:val="NoSpacing"/>
        <w:rPr>
          <w:rFonts w:ascii="Times New Roman" w:hAnsi="Times New Roman" w:cs="Times New Roman"/>
          <w:b/>
          <w:bCs/>
          <w:u w:val="single"/>
        </w:rPr>
      </w:pPr>
    </w:p>
    <w:p w:rsidR="000D0DC6" w:rsidRDefault="000D0DC6" w:rsidP="00C51CBD">
      <w:pPr>
        <w:pStyle w:val="NoSpacing"/>
        <w:rPr>
          <w:rFonts w:ascii="Times New Roman" w:hAnsi="Times New Roman" w:cs="Times New Roman"/>
          <w:b/>
          <w:bCs/>
          <w:u w:val="single"/>
        </w:rPr>
      </w:pPr>
    </w:p>
    <w:p w:rsidR="000D0DC6" w:rsidRPr="007E5380" w:rsidRDefault="000D0DC6" w:rsidP="00C51CBD">
      <w:pPr>
        <w:pStyle w:val="NoSpacing"/>
        <w:rPr>
          <w:rFonts w:ascii="Times New Roman" w:hAnsi="Times New Roman" w:cs="Times New Roman"/>
          <w:b/>
          <w:bCs/>
          <w:u w:val="single"/>
        </w:rPr>
      </w:pPr>
      <w:r w:rsidRPr="007E5380">
        <w:rPr>
          <w:rFonts w:ascii="Times New Roman" w:hAnsi="Times New Roman" w:cs="Times New Roman"/>
          <w:b/>
          <w:bCs/>
          <w:u w:val="single"/>
        </w:rPr>
        <w:t>Press Release</w:t>
      </w:r>
    </w:p>
    <w:p w:rsidR="000D0DC6" w:rsidRPr="007E5380" w:rsidRDefault="000D0DC6" w:rsidP="00102EAC">
      <w:pPr>
        <w:pStyle w:val="NoSpacing"/>
        <w:rPr>
          <w:rFonts w:ascii="Times New Roman" w:hAnsi="Times New Roman" w:cs="Times New Roman"/>
        </w:rPr>
      </w:pPr>
      <w:smartTag w:uri="urn:schemas-microsoft-com:office:smarttags" w:element="date">
        <w:smartTagPr>
          <w:attr w:name="Month" w:val="6"/>
          <w:attr w:name="Day" w:val="27"/>
          <w:attr w:name="Year" w:val="2013"/>
        </w:smartTagPr>
        <w:r>
          <w:rPr>
            <w:rFonts w:ascii="Times New Roman" w:hAnsi="Times New Roman" w:cs="Times New Roman"/>
          </w:rPr>
          <w:t>Thursday</w:t>
        </w:r>
        <w:r w:rsidRPr="007E5380">
          <w:rPr>
            <w:rFonts w:ascii="Times New Roman" w:hAnsi="Times New Roman" w:cs="Times New Roman"/>
          </w:rPr>
          <w:t>, June 2</w:t>
        </w:r>
        <w:r>
          <w:rPr>
            <w:rFonts w:ascii="Times New Roman" w:hAnsi="Times New Roman" w:cs="Times New Roman"/>
          </w:rPr>
          <w:t>7</w:t>
        </w:r>
        <w:r w:rsidRPr="007E5380">
          <w:rPr>
            <w:rFonts w:ascii="Times New Roman" w:hAnsi="Times New Roman" w:cs="Times New Roman"/>
          </w:rPr>
          <w:t>, 2013</w:t>
        </w:r>
      </w:smartTag>
    </w:p>
    <w:p w:rsidR="000D0DC6" w:rsidRPr="007E5380" w:rsidRDefault="000D0DC6" w:rsidP="00C51CBD">
      <w:pPr>
        <w:pStyle w:val="NoSpacing"/>
        <w:rPr>
          <w:rFonts w:ascii="Times New Roman" w:hAnsi="Times New Roman" w:cs="Times New Roman"/>
        </w:rPr>
      </w:pPr>
    </w:p>
    <w:p w:rsidR="000D0DC6" w:rsidRPr="00102EAC" w:rsidRDefault="000D0DC6" w:rsidP="00E75BA9">
      <w:pPr>
        <w:pStyle w:val="NoSpacing"/>
        <w:jc w:val="center"/>
        <w:rPr>
          <w:rFonts w:ascii="Times New Roman" w:hAnsi="Times New Roman" w:cs="Times New Roman"/>
          <w:b/>
          <w:bCs/>
          <w:sz w:val="32"/>
          <w:szCs w:val="32"/>
          <w:u w:val="single"/>
        </w:rPr>
      </w:pPr>
      <w:r w:rsidRPr="00102EAC">
        <w:rPr>
          <w:rFonts w:ascii="Times New Roman" w:hAnsi="Times New Roman" w:cs="Times New Roman"/>
          <w:b/>
          <w:bCs/>
          <w:sz w:val="32"/>
          <w:szCs w:val="32"/>
          <w:u w:val="single"/>
        </w:rPr>
        <w:t xml:space="preserve">Two Thousand Year Old Evidence of the Siege in </w:t>
      </w:r>
      <w:smartTag w:uri="urn:schemas-microsoft-com:office:smarttags" w:element="place">
        <w:smartTag w:uri="urn:schemas-microsoft-com:office:smarttags" w:element="City">
          <w:r w:rsidRPr="00102EAC">
            <w:rPr>
              <w:rFonts w:ascii="Times New Roman" w:hAnsi="Times New Roman" w:cs="Times New Roman"/>
              <w:b/>
              <w:bCs/>
              <w:sz w:val="32"/>
              <w:szCs w:val="32"/>
              <w:u w:val="single"/>
            </w:rPr>
            <w:t>Jerusalem</w:t>
          </w:r>
        </w:smartTag>
      </w:smartTag>
    </w:p>
    <w:p w:rsidR="000D0DC6" w:rsidRPr="007E5380" w:rsidRDefault="000D0DC6" w:rsidP="00C51CBD">
      <w:pPr>
        <w:pStyle w:val="NoSpacing"/>
        <w:jc w:val="center"/>
        <w:rPr>
          <w:rFonts w:ascii="Times New Roman" w:hAnsi="Times New Roman" w:cs="Times New Roman"/>
          <w:b/>
          <w:bCs/>
          <w:szCs w:val="24"/>
        </w:rPr>
      </w:pPr>
    </w:p>
    <w:p w:rsidR="000D0DC6" w:rsidRPr="007E5380" w:rsidRDefault="000D0DC6" w:rsidP="00E75BA9">
      <w:pPr>
        <w:pStyle w:val="NoSpacing"/>
        <w:jc w:val="center"/>
        <w:rPr>
          <w:rFonts w:ascii="Times New Roman" w:hAnsi="Times New Roman" w:cs="Times New Roman"/>
          <w:b/>
          <w:bCs/>
          <w:sz w:val="28"/>
          <w:szCs w:val="28"/>
        </w:rPr>
      </w:pPr>
      <w:r w:rsidRPr="007E5380">
        <w:rPr>
          <w:rFonts w:ascii="Times New Roman" w:hAnsi="Times New Roman" w:cs="Times New Roman"/>
          <w:b/>
          <w:bCs/>
          <w:sz w:val="28"/>
          <w:szCs w:val="28"/>
        </w:rPr>
        <w:t>Three complete cooking pots and a small ceramic oil lamp were uncovered inside a small cistern in a drainage channel that runs from the Shiloah Pool in the City of David to Robinson’s Arch, in archaeological excavations the Israel Antiquities Authority is conducting near the Western Wall</w:t>
      </w:r>
    </w:p>
    <w:p w:rsidR="000D0DC6" w:rsidRPr="007E5380" w:rsidRDefault="000D0DC6" w:rsidP="00C51CBD">
      <w:pPr>
        <w:pStyle w:val="NoSpacing"/>
        <w:jc w:val="center"/>
        <w:rPr>
          <w:rFonts w:ascii="Times New Roman" w:hAnsi="Times New Roman" w:cs="Times New Roman"/>
          <w:b/>
          <w:bCs/>
          <w:sz w:val="28"/>
          <w:szCs w:val="28"/>
        </w:rPr>
      </w:pPr>
    </w:p>
    <w:p w:rsidR="000D0DC6" w:rsidRPr="005A3CD3" w:rsidRDefault="000D0DC6" w:rsidP="005A3CD3">
      <w:pPr>
        <w:pStyle w:val="NoSpacing"/>
        <w:jc w:val="center"/>
        <w:rPr>
          <w:rFonts w:ascii="Times New Roman" w:hAnsi="Times New Roman" w:cs="Times New Roman"/>
          <w:b/>
          <w:bCs/>
          <w:szCs w:val="24"/>
        </w:rPr>
      </w:pPr>
      <w:r w:rsidRPr="005A3CD3">
        <w:rPr>
          <w:rFonts w:ascii="Times New Roman" w:hAnsi="Times New Roman" w:cs="Times New Roman"/>
          <w:b/>
          <w:bCs/>
          <w:szCs w:val="24"/>
        </w:rPr>
        <w:t xml:space="preserve">The artifacts will be exhibited in a study conference on the City of </w:t>
      </w:r>
      <w:smartTag w:uri="urn:schemas-microsoft-com:office:smarttags" w:element="place">
        <w:smartTag w:uri="urn:schemas-microsoft-com:office:smarttags" w:element="City">
          <w:r w:rsidRPr="005A3CD3">
            <w:rPr>
              <w:rFonts w:ascii="Times New Roman" w:hAnsi="Times New Roman" w:cs="Times New Roman"/>
              <w:b/>
              <w:bCs/>
              <w:szCs w:val="24"/>
            </w:rPr>
            <w:t>David</w:t>
          </w:r>
        </w:smartTag>
      </w:smartTag>
      <w:r w:rsidRPr="005A3CD3">
        <w:rPr>
          <w:rFonts w:ascii="Times New Roman" w:hAnsi="Times New Roman" w:cs="Times New Roman"/>
          <w:b/>
          <w:bCs/>
          <w:szCs w:val="24"/>
        </w:rPr>
        <w:t xml:space="preserve"> organized by the Megalim Institute, which will be held this coming Tuesday, July 2, at Ramat Rahel</w:t>
      </w:r>
    </w:p>
    <w:p w:rsidR="000D0DC6" w:rsidRPr="007E5380" w:rsidRDefault="000D0DC6" w:rsidP="009E6899">
      <w:pPr>
        <w:pStyle w:val="NoSpacing"/>
        <w:jc w:val="center"/>
        <w:rPr>
          <w:rFonts w:ascii="Times New Roman" w:hAnsi="Times New Roman" w:cs="Times New Roman"/>
          <w:b/>
          <w:bCs/>
          <w:sz w:val="28"/>
          <w:szCs w:val="28"/>
        </w:rPr>
      </w:pPr>
    </w:p>
    <w:p w:rsidR="000D0DC6" w:rsidRPr="007E5380" w:rsidRDefault="000D0DC6" w:rsidP="005839E0">
      <w:pPr>
        <w:pStyle w:val="NoSpacing"/>
        <w:rPr>
          <w:rFonts w:ascii="Times New Roman" w:hAnsi="Times New Roman" w:cs="Times New Roman"/>
          <w:szCs w:val="24"/>
        </w:rPr>
      </w:pPr>
      <w:r w:rsidRPr="007E5380">
        <w:rPr>
          <w:rFonts w:ascii="Times New Roman" w:hAnsi="Times New Roman" w:cs="Times New Roman"/>
          <w:szCs w:val="24"/>
        </w:rPr>
        <w:t>Recently a small cistern belonging to a building was exposed in an archaeological excavation directed by Eli Shukron, on behalf of the Israel Antiquities Authority, near the Western Wall in the vicinity of Robinson’s Arch. Inside the cistern were three intact cooking pots and a small ceramic oil lamp that date to the time of the Great Revolt. The vessels were discovered inside the drainage channel that was exposed in its entirety from the Shiloah Pool in the City of David to the beginning of Robinson’s Arch.</w:t>
      </w:r>
    </w:p>
    <w:p w:rsidR="000D0DC6" w:rsidRPr="007E5380" w:rsidRDefault="000D0DC6" w:rsidP="00BE4F43">
      <w:pPr>
        <w:pStyle w:val="NoSpacing"/>
        <w:rPr>
          <w:rFonts w:ascii="Times New Roman" w:hAnsi="Times New Roman" w:cs="Times New Roman"/>
          <w:szCs w:val="24"/>
        </w:rPr>
      </w:pPr>
    </w:p>
    <w:p w:rsidR="000D0DC6" w:rsidRPr="007E5380" w:rsidRDefault="000D0DC6" w:rsidP="00E81B84">
      <w:pPr>
        <w:pStyle w:val="NoSpacing"/>
        <w:rPr>
          <w:rFonts w:ascii="Times New Roman" w:hAnsi="Times New Roman" w:cs="Times New Roman"/>
          <w:szCs w:val="24"/>
        </w:rPr>
      </w:pPr>
      <w:r w:rsidRPr="007E5380">
        <w:rPr>
          <w:rFonts w:ascii="Times New Roman" w:hAnsi="Times New Roman" w:cs="Times New Roman"/>
          <w:szCs w:val="24"/>
        </w:rPr>
        <w:t>According to archaeologist Eli Shukron, “This is the first time we are able to connect archaeological finds with the famine that occurred during the siege of Jerusalem at the time of the Great Revolt. The complete cooking pots and ceramic oil lamp indicate that the people went down into the cistern where they secretly ate the food that was contained in the pots, without anyone seeing them, and this is consistent with the account provided by Josephus”.</w:t>
      </w:r>
    </w:p>
    <w:p w:rsidR="000D0DC6" w:rsidRPr="007E5380" w:rsidRDefault="000D0DC6" w:rsidP="009870C5">
      <w:pPr>
        <w:pStyle w:val="NoSpacing"/>
        <w:rPr>
          <w:rFonts w:ascii="Times New Roman" w:hAnsi="Times New Roman" w:cs="Times New Roman"/>
          <w:szCs w:val="24"/>
        </w:rPr>
      </w:pPr>
    </w:p>
    <w:p w:rsidR="000D0DC6" w:rsidRPr="007E5380" w:rsidRDefault="000D0DC6" w:rsidP="000126A5">
      <w:pPr>
        <w:pStyle w:val="NoSpacing"/>
        <w:rPr>
          <w:rFonts w:ascii="Times New Roman" w:hAnsi="Times New Roman" w:cs="Times New Roman"/>
          <w:szCs w:val="24"/>
        </w:rPr>
      </w:pPr>
      <w:r w:rsidRPr="007E5380">
        <w:rPr>
          <w:rFonts w:ascii="Times New Roman" w:hAnsi="Times New Roman" w:cs="Times New Roman"/>
          <w:szCs w:val="24"/>
        </w:rPr>
        <w:t xml:space="preserve">In his book </w:t>
      </w:r>
      <w:r w:rsidRPr="007E5380">
        <w:rPr>
          <w:rFonts w:ascii="Times New Roman" w:hAnsi="Times New Roman" w:cs="Times New Roman"/>
          <w:i/>
          <w:iCs/>
          <w:szCs w:val="24"/>
        </w:rPr>
        <w:t>The Jewish War</w:t>
      </w:r>
      <w:r w:rsidRPr="007E5380">
        <w:rPr>
          <w:rFonts w:ascii="Times New Roman" w:hAnsi="Times New Roman" w:cs="Times New Roman"/>
          <w:szCs w:val="24"/>
        </w:rPr>
        <w:t xml:space="preserve"> Josephus describes the Roman siege of Jerusalem and in its wake the dire hunger that prevailed in the blockaded city. </w:t>
      </w:r>
    </w:p>
    <w:p w:rsidR="000D0DC6" w:rsidRPr="007E5380" w:rsidRDefault="000D0DC6" w:rsidP="00A20DB6">
      <w:pPr>
        <w:pStyle w:val="NoSpacing"/>
        <w:rPr>
          <w:rFonts w:ascii="Times New Roman" w:hAnsi="Times New Roman" w:cs="Times New Roman"/>
          <w:szCs w:val="24"/>
        </w:rPr>
      </w:pPr>
    </w:p>
    <w:p w:rsidR="000D0DC6" w:rsidRPr="007E5380" w:rsidRDefault="000D0DC6" w:rsidP="00322355">
      <w:pPr>
        <w:pStyle w:val="NoSpacing"/>
        <w:rPr>
          <w:rFonts w:ascii="Times New Roman" w:hAnsi="Times New Roman" w:cs="Times New Roman"/>
          <w:szCs w:val="24"/>
        </w:rPr>
      </w:pPr>
      <w:r w:rsidRPr="007E5380">
        <w:rPr>
          <w:rFonts w:ascii="Times New Roman" w:hAnsi="Times New Roman" w:cs="Times New Roman"/>
          <w:szCs w:val="24"/>
        </w:rPr>
        <w:t xml:space="preserve">In his dramatic description of the famine in Jerusalem he tells about the Jewish rebels who sought food in the homes of their fellow Jews in the city. These, Josephus said, concealed the food they possessed for fear it would be stolen by the rebels and they ate it in hidden places in their homes. </w:t>
      </w:r>
    </w:p>
    <w:p w:rsidR="000D0DC6" w:rsidRPr="007E5380" w:rsidRDefault="000D0DC6" w:rsidP="00DC73B6">
      <w:pPr>
        <w:pStyle w:val="NoSpacing"/>
        <w:rPr>
          <w:rFonts w:ascii="Times New Roman" w:hAnsi="Times New Roman" w:cs="Times New Roman"/>
          <w:szCs w:val="24"/>
        </w:rPr>
      </w:pPr>
    </w:p>
    <w:p w:rsidR="000D0DC6" w:rsidRPr="007E5380" w:rsidRDefault="000D0DC6" w:rsidP="00322355">
      <w:pPr>
        <w:pStyle w:val="NoSpacing"/>
        <w:ind w:left="720" w:right="720"/>
        <w:rPr>
          <w:rFonts w:ascii="Times New Roman" w:hAnsi="Times New Roman" w:cs="Times New Roman"/>
          <w:sz w:val="20"/>
          <w:szCs w:val="20"/>
        </w:rPr>
      </w:pPr>
      <w:r w:rsidRPr="007E5380">
        <w:rPr>
          <w:rFonts w:ascii="Times New Roman" w:hAnsi="Times New Roman" w:cs="Times New Roman"/>
          <w:sz w:val="20"/>
          <w:szCs w:val="20"/>
        </w:rPr>
        <w:t>“As the famine grew worse, the frenzy of the partisans increased with it….For as nowhere was there corn to be seen, men broke into the houses and ransacked them. If they found some they maltreated the occupants for saying there was none; if they did not, they suspected them of having hidden it more carefully and tortured them.”</w:t>
      </w:r>
    </w:p>
    <w:p w:rsidR="000D0DC6" w:rsidRPr="007E5380" w:rsidRDefault="000D0DC6" w:rsidP="00322355">
      <w:pPr>
        <w:pStyle w:val="NoSpacing"/>
        <w:ind w:left="720" w:right="720"/>
        <w:rPr>
          <w:rFonts w:ascii="Times New Roman" w:hAnsi="Times New Roman" w:cs="Times New Roman"/>
          <w:szCs w:val="24"/>
        </w:rPr>
      </w:pPr>
      <w:r w:rsidRPr="007E5380">
        <w:rPr>
          <w:rFonts w:ascii="Times New Roman" w:hAnsi="Times New Roman" w:cs="Times New Roman"/>
          <w:sz w:val="20"/>
          <w:szCs w:val="20"/>
        </w:rPr>
        <w:t xml:space="preserve">“Many secretly exchanged their possessions for one measure of corn-wheat if they happened to be rich, barley if they were poor. They shut themselves up in the darkest corners of the their houses, where some through extreme hunger ate their grain as it was, others made bread, necessity and fear being their only  guides. Nowhere was a table laid…” (Josephus </w:t>
      </w:r>
      <w:r w:rsidRPr="007E5380">
        <w:rPr>
          <w:rFonts w:ascii="Times New Roman" w:hAnsi="Times New Roman" w:cs="Times New Roman"/>
          <w:i/>
          <w:iCs/>
          <w:sz w:val="20"/>
          <w:szCs w:val="20"/>
        </w:rPr>
        <w:t>The Jewish War</w:t>
      </w:r>
      <w:r w:rsidRPr="007E5380">
        <w:rPr>
          <w:rFonts w:ascii="Times New Roman" w:hAnsi="Times New Roman" w:cs="Times New Roman"/>
          <w:sz w:val="20"/>
          <w:szCs w:val="20"/>
        </w:rPr>
        <w:t>. Translated by G.A. Williamson 1959.  P. 290).</w:t>
      </w:r>
    </w:p>
    <w:p w:rsidR="000D0DC6" w:rsidRPr="007E5380" w:rsidRDefault="000D0DC6" w:rsidP="00B96A24">
      <w:pPr>
        <w:pStyle w:val="NoSpacing"/>
        <w:rPr>
          <w:rFonts w:ascii="Times New Roman" w:hAnsi="Times New Roman" w:cs="Times New Roman"/>
          <w:szCs w:val="24"/>
        </w:rPr>
      </w:pPr>
    </w:p>
    <w:p w:rsidR="000D0DC6" w:rsidRPr="007E5380" w:rsidRDefault="000D0DC6" w:rsidP="00201825">
      <w:pPr>
        <w:pStyle w:val="NoSpacing"/>
        <w:rPr>
          <w:rFonts w:ascii="Times New Roman" w:hAnsi="Times New Roman" w:cs="Times New Roman"/>
          <w:szCs w:val="24"/>
        </w:rPr>
      </w:pPr>
      <w:r w:rsidRPr="007E5380">
        <w:rPr>
          <w:rFonts w:ascii="Times New Roman" w:hAnsi="Times New Roman" w:cs="Times New Roman"/>
          <w:szCs w:val="24"/>
        </w:rPr>
        <w:t xml:space="preserve">The artifacts will be on display in a study conference on the City of </w:t>
      </w:r>
      <w:smartTag w:uri="urn:schemas-microsoft-com:office:smarttags" w:element="country-region">
        <w:r w:rsidRPr="007E5380">
          <w:rPr>
            <w:rFonts w:ascii="Times New Roman" w:hAnsi="Times New Roman" w:cs="Times New Roman"/>
            <w:szCs w:val="24"/>
          </w:rPr>
          <w:t>David</w:t>
        </w:r>
      </w:smartTag>
      <w:r w:rsidRPr="007E5380">
        <w:rPr>
          <w:rFonts w:ascii="Times New Roman" w:hAnsi="Times New Roman" w:cs="Times New Roman"/>
          <w:szCs w:val="24"/>
        </w:rPr>
        <w:t xml:space="preserve"> organized by the Megalim Institute which will take place this coming Tuesday, July 2. For details about the conference visit the institute’s website at www.cityofdavid.org.il</w:t>
      </w:r>
    </w:p>
    <w:p w:rsidR="000D0DC6" w:rsidRPr="007E5380" w:rsidRDefault="000D0DC6" w:rsidP="00B96A24">
      <w:pPr>
        <w:pStyle w:val="NoSpacing"/>
        <w:rPr>
          <w:rFonts w:ascii="Times New Roman" w:hAnsi="Times New Roman" w:cs="Times New Roman"/>
          <w:szCs w:val="24"/>
        </w:rPr>
      </w:pPr>
    </w:p>
    <w:p w:rsidR="000D0DC6" w:rsidRPr="007E5380" w:rsidRDefault="000D0DC6" w:rsidP="005A3CD3">
      <w:pPr>
        <w:rPr>
          <w:rFonts w:ascii="Times New Roman" w:hAnsi="Times New Roman" w:cs="Times New Roman"/>
          <w:szCs w:val="24"/>
        </w:rPr>
      </w:pPr>
      <w:hyperlink r:id="rId6" w:history="1">
        <w:r w:rsidRPr="00426C3A">
          <w:rPr>
            <w:rStyle w:val="Hyperlink"/>
            <w:rFonts w:cs="David"/>
            <w:b/>
            <w:bCs/>
            <w:shd w:val="clear" w:color="auto" w:fill="FFFFFF"/>
          </w:rPr>
          <w:t>Click here to download high resolution pictures</w:t>
        </w:r>
      </w:hyperlink>
      <w:r w:rsidRPr="007E5380">
        <w:rPr>
          <w:rFonts w:ascii="Times New Roman" w:hAnsi="Times New Roman" w:cs="Times New Roman"/>
        </w:rPr>
        <w:t xml:space="preserve">. Photograph of the finds in the cistern: Vladimir Naykhin. </w:t>
      </w:r>
    </w:p>
    <w:p w:rsidR="000D0DC6" w:rsidRPr="007E5380" w:rsidRDefault="000D0DC6" w:rsidP="00B96A24">
      <w:pPr>
        <w:pStyle w:val="NoSpacing"/>
        <w:rPr>
          <w:rFonts w:ascii="Times New Roman" w:hAnsi="Times New Roman" w:cs="Times New Roman"/>
          <w:b/>
          <w:bCs/>
        </w:rPr>
      </w:pPr>
    </w:p>
    <w:p w:rsidR="000D0DC6" w:rsidRPr="007E5380" w:rsidRDefault="000D0DC6" w:rsidP="007E5380">
      <w:pPr>
        <w:pStyle w:val="NoSpacing"/>
        <w:rPr>
          <w:rFonts w:ascii="Times New Roman" w:hAnsi="Times New Roman" w:cs="Times New Roman"/>
          <w:szCs w:val="24"/>
        </w:rPr>
      </w:pPr>
      <w:r w:rsidRPr="007E5380">
        <w:rPr>
          <w:rFonts w:ascii="Times New Roman" w:hAnsi="Times New Roman" w:cs="Times New Roman"/>
          <w:b/>
          <w:bCs/>
        </w:rPr>
        <w:t xml:space="preserve">For further details, kindly contact </w:t>
      </w:r>
      <w:smartTag w:uri="urn:schemas-microsoft-com:office:smarttags" w:element="country-region">
        <w:smartTag w:uri="urn:schemas-microsoft-com:office:smarttags" w:element="country-region">
          <w:r w:rsidRPr="007E5380">
            <w:rPr>
              <w:rFonts w:ascii="Times New Roman" w:hAnsi="Times New Roman" w:cs="Times New Roman"/>
              <w:b/>
              <w:bCs/>
            </w:rPr>
            <w:t>Yoli Shwartz</w:t>
          </w:r>
        </w:smartTag>
        <w:r w:rsidRPr="007E5380">
          <w:rPr>
            <w:rFonts w:ascii="Times New Roman" w:hAnsi="Times New Roman" w:cs="Times New Roman"/>
            <w:b/>
            <w:bCs/>
          </w:rPr>
          <w:t xml:space="preserve">, </w:t>
        </w:r>
        <w:smartTag w:uri="urn:schemas-microsoft-com:office:smarttags" w:element="country-region">
          <w:r w:rsidRPr="007E5380">
            <w:rPr>
              <w:rFonts w:ascii="Times New Roman" w:hAnsi="Times New Roman" w:cs="Times New Roman"/>
              <w:b/>
              <w:bCs/>
            </w:rPr>
            <w:t>Israel</w:t>
          </w:r>
        </w:smartTag>
      </w:smartTag>
      <w:r w:rsidRPr="007E5380">
        <w:rPr>
          <w:rFonts w:ascii="Times New Roman" w:hAnsi="Times New Roman" w:cs="Times New Roman"/>
          <w:b/>
          <w:bCs/>
        </w:rPr>
        <w:t xml:space="preserve"> Antiquities Authority spokesperson, 052-5991888, dovrut@israntique.org.il</w:t>
      </w:r>
    </w:p>
    <w:sectPr w:rsidR="000D0DC6" w:rsidRPr="007E5380" w:rsidSect="008C32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David">
    <w:panose1 w:val="00000000000000000000"/>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1CBD"/>
    <w:rsid w:val="0000035F"/>
    <w:rsid w:val="000004BB"/>
    <w:rsid w:val="000006A5"/>
    <w:rsid w:val="00000E2D"/>
    <w:rsid w:val="00001093"/>
    <w:rsid w:val="0000152F"/>
    <w:rsid w:val="00001804"/>
    <w:rsid w:val="000018D2"/>
    <w:rsid w:val="000023C5"/>
    <w:rsid w:val="000024B1"/>
    <w:rsid w:val="00002C5B"/>
    <w:rsid w:val="00003326"/>
    <w:rsid w:val="000052E8"/>
    <w:rsid w:val="000056F4"/>
    <w:rsid w:val="00005837"/>
    <w:rsid w:val="00005FDB"/>
    <w:rsid w:val="0000606B"/>
    <w:rsid w:val="000069E9"/>
    <w:rsid w:val="000070E4"/>
    <w:rsid w:val="00007853"/>
    <w:rsid w:val="00007C42"/>
    <w:rsid w:val="00007C6F"/>
    <w:rsid w:val="000100CB"/>
    <w:rsid w:val="000104AA"/>
    <w:rsid w:val="000106B7"/>
    <w:rsid w:val="00010799"/>
    <w:rsid w:val="00011205"/>
    <w:rsid w:val="000112BE"/>
    <w:rsid w:val="000115D2"/>
    <w:rsid w:val="00011978"/>
    <w:rsid w:val="000124AA"/>
    <w:rsid w:val="000126A5"/>
    <w:rsid w:val="00012721"/>
    <w:rsid w:val="00012C92"/>
    <w:rsid w:val="00012FF4"/>
    <w:rsid w:val="00013442"/>
    <w:rsid w:val="000142C5"/>
    <w:rsid w:val="000147B0"/>
    <w:rsid w:val="00014B05"/>
    <w:rsid w:val="000156D7"/>
    <w:rsid w:val="00015766"/>
    <w:rsid w:val="00015787"/>
    <w:rsid w:val="0001588C"/>
    <w:rsid w:val="00015F3B"/>
    <w:rsid w:val="00016A8F"/>
    <w:rsid w:val="00016C03"/>
    <w:rsid w:val="00021745"/>
    <w:rsid w:val="00021882"/>
    <w:rsid w:val="00021BD1"/>
    <w:rsid w:val="000225A4"/>
    <w:rsid w:val="00023586"/>
    <w:rsid w:val="0002376C"/>
    <w:rsid w:val="000239CE"/>
    <w:rsid w:val="00023D00"/>
    <w:rsid w:val="000242B2"/>
    <w:rsid w:val="00024334"/>
    <w:rsid w:val="00024948"/>
    <w:rsid w:val="0002543A"/>
    <w:rsid w:val="000255D5"/>
    <w:rsid w:val="000256CA"/>
    <w:rsid w:val="00025FCF"/>
    <w:rsid w:val="000262EE"/>
    <w:rsid w:val="000263BD"/>
    <w:rsid w:val="000264E1"/>
    <w:rsid w:val="00026543"/>
    <w:rsid w:val="000265F7"/>
    <w:rsid w:val="00026647"/>
    <w:rsid w:val="00026A02"/>
    <w:rsid w:val="00026AD9"/>
    <w:rsid w:val="000270A9"/>
    <w:rsid w:val="00027229"/>
    <w:rsid w:val="000273D1"/>
    <w:rsid w:val="00027DD8"/>
    <w:rsid w:val="000302B4"/>
    <w:rsid w:val="00030385"/>
    <w:rsid w:val="000304DF"/>
    <w:rsid w:val="00030EC3"/>
    <w:rsid w:val="00030ECE"/>
    <w:rsid w:val="00031077"/>
    <w:rsid w:val="00031403"/>
    <w:rsid w:val="000314BC"/>
    <w:rsid w:val="00031A8C"/>
    <w:rsid w:val="00031B10"/>
    <w:rsid w:val="00032217"/>
    <w:rsid w:val="000323C2"/>
    <w:rsid w:val="00032F61"/>
    <w:rsid w:val="0003316B"/>
    <w:rsid w:val="000333A2"/>
    <w:rsid w:val="00033884"/>
    <w:rsid w:val="0003453F"/>
    <w:rsid w:val="00034DF8"/>
    <w:rsid w:val="00034FED"/>
    <w:rsid w:val="00035E1E"/>
    <w:rsid w:val="00036117"/>
    <w:rsid w:val="00036222"/>
    <w:rsid w:val="00036494"/>
    <w:rsid w:val="0003668F"/>
    <w:rsid w:val="00036856"/>
    <w:rsid w:val="00036D97"/>
    <w:rsid w:val="00037270"/>
    <w:rsid w:val="00037279"/>
    <w:rsid w:val="0003747F"/>
    <w:rsid w:val="00037772"/>
    <w:rsid w:val="00037773"/>
    <w:rsid w:val="00037D7B"/>
    <w:rsid w:val="00040132"/>
    <w:rsid w:val="0004079C"/>
    <w:rsid w:val="00041D1C"/>
    <w:rsid w:val="000425B7"/>
    <w:rsid w:val="00042794"/>
    <w:rsid w:val="000431DC"/>
    <w:rsid w:val="000431FA"/>
    <w:rsid w:val="0004382A"/>
    <w:rsid w:val="0004388D"/>
    <w:rsid w:val="00044159"/>
    <w:rsid w:val="00044801"/>
    <w:rsid w:val="00044F6A"/>
    <w:rsid w:val="00045589"/>
    <w:rsid w:val="00045F65"/>
    <w:rsid w:val="0004630E"/>
    <w:rsid w:val="000469B9"/>
    <w:rsid w:val="0004728A"/>
    <w:rsid w:val="000472B5"/>
    <w:rsid w:val="0004768B"/>
    <w:rsid w:val="00047B45"/>
    <w:rsid w:val="00047B56"/>
    <w:rsid w:val="00047E47"/>
    <w:rsid w:val="00050542"/>
    <w:rsid w:val="000516C4"/>
    <w:rsid w:val="000519DC"/>
    <w:rsid w:val="0005201D"/>
    <w:rsid w:val="00052A24"/>
    <w:rsid w:val="00052C7E"/>
    <w:rsid w:val="000534C8"/>
    <w:rsid w:val="00053785"/>
    <w:rsid w:val="00054559"/>
    <w:rsid w:val="00054724"/>
    <w:rsid w:val="00054C91"/>
    <w:rsid w:val="00054EDF"/>
    <w:rsid w:val="000552ED"/>
    <w:rsid w:val="00055889"/>
    <w:rsid w:val="000558C8"/>
    <w:rsid w:val="00055DFE"/>
    <w:rsid w:val="00055FDB"/>
    <w:rsid w:val="0005667A"/>
    <w:rsid w:val="00057866"/>
    <w:rsid w:val="000578B4"/>
    <w:rsid w:val="00057F5B"/>
    <w:rsid w:val="0006002F"/>
    <w:rsid w:val="000606D8"/>
    <w:rsid w:val="00060C32"/>
    <w:rsid w:val="000612FD"/>
    <w:rsid w:val="000613A2"/>
    <w:rsid w:val="00061431"/>
    <w:rsid w:val="00061A0D"/>
    <w:rsid w:val="00062006"/>
    <w:rsid w:val="0006296F"/>
    <w:rsid w:val="00062A50"/>
    <w:rsid w:val="00062C32"/>
    <w:rsid w:val="00063249"/>
    <w:rsid w:val="0006341C"/>
    <w:rsid w:val="00063857"/>
    <w:rsid w:val="00063CC5"/>
    <w:rsid w:val="00063E55"/>
    <w:rsid w:val="000642E4"/>
    <w:rsid w:val="000652D8"/>
    <w:rsid w:val="000655DF"/>
    <w:rsid w:val="00065697"/>
    <w:rsid w:val="00065D3E"/>
    <w:rsid w:val="000661B1"/>
    <w:rsid w:val="000663D1"/>
    <w:rsid w:val="00066654"/>
    <w:rsid w:val="0006672B"/>
    <w:rsid w:val="0006696D"/>
    <w:rsid w:val="0006753E"/>
    <w:rsid w:val="00067C18"/>
    <w:rsid w:val="00067EA5"/>
    <w:rsid w:val="00067FAD"/>
    <w:rsid w:val="00067FC3"/>
    <w:rsid w:val="00070604"/>
    <w:rsid w:val="00070AA0"/>
    <w:rsid w:val="00070B3F"/>
    <w:rsid w:val="00070B42"/>
    <w:rsid w:val="00070C19"/>
    <w:rsid w:val="0007165F"/>
    <w:rsid w:val="00071812"/>
    <w:rsid w:val="00071DFD"/>
    <w:rsid w:val="00072420"/>
    <w:rsid w:val="00072F8D"/>
    <w:rsid w:val="0007372A"/>
    <w:rsid w:val="00073D2A"/>
    <w:rsid w:val="00073ED6"/>
    <w:rsid w:val="00074DA5"/>
    <w:rsid w:val="00074FD3"/>
    <w:rsid w:val="000752AF"/>
    <w:rsid w:val="000753DD"/>
    <w:rsid w:val="00075802"/>
    <w:rsid w:val="00075B3E"/>
    <w:rsid w:val="00075C78"/>
    <w:rsid w:val="00076E55"/>
    <w:rsid w:val="00076F61"/>
    <w:rsid w:val="0007722A"/>
    <w:rsid w:val="00077880"/>
    <w:rsid w:val="00077D40"/>
    <w:rsid w:val="000808A6"/>
    <w:rsid w:val="000812D2"/>
    <w:rsid w:val="00081311"/>
    <w:rsid w:val="00081F47"/>
    <w:rsid w:val="00082930"/>
    <w:rsid w:val="000831B4"/>
    <w:rsid w:val="00083572"/>
    <w:rsid w:val="00083869"/>
    <w:rsid w:val="00083AA9"/>
    <w:rsid w:val="00083C1F"/>
    <w:rsid w:val="000842D4"/>
    <w:rsid w:val="000847B1"/>
    <w:rsid w:val="00084E11"/>
    <w:rsid w:val="0008509B"/>
    <w:rsid w:val="0008519E"/>
    <w:rsid w:val="00085A82"/>
    <w:rsid w:val="0008686D"/>
    <w:rsid w:val="00086B7E"/>
    <w:rsid w:val="000875E7"/>
    <w:rsid w:val="0008779F"/>
    <w:rsid w:val="00087A1C"/>
    <w:rsid w:val="00087EA3"/>
    <w:rsid w:val="0009101F"/>
    <w:rsid w:val="00091B4B"/>
    <w:rsid w:val="00091CFF"/>
    <w:rsid w:val="00091F3F"/>
    <w:rsid w:val="00092680"/>
    <w:rsid w:val="000928EB"/>
    <w:rsid w:val="00092AE6"/>
    <w:rsid w:val="00093016"/>
    <w:rsid w:val="00093051"/>
    <w:rsid w:val="00093636"/>
    <w:rsid w:val="000942D4"/>
    <w:rsid w:val="00094AF8"/>
    <w:rsid w:val="0009503B"/>
    <w:rsid w:val="00095156"/>
    <w:rsid w:val="00095468"/>
    <w:rsid w:val="00096304"/>
    <w:rsid w:val="00096581"/>
    <w:rsid w:val="000968B8"/>
    <w:rsid w:val="00096FD7"/>
    <w:rsid w:val="000A0D8D"/>
    <w:rsid w:val="000A159C"/>
    <w:rsid w:val="000A1856"/>
    <w:rsid w:val="000A198F"/>
    <w:rsid w:val="000A1F38"/>
    <w:rsid w:val="000A1F46"/>
    <w:rsid w:val="000A33FF"/>
    <w:rsid w:val="000A36B5"/>
    <w:rsid w:val="000A3F4C"/>
    <w:rsid w:val="000A46D7"/>
    <w:rsid w:val="000A5355"/>
    <w:rsid w:val="000A5449"/>
    <w:rsid w:val="000A5590"/>
    <w:rsid w:val="000A62BB"/>
    <w:rsid w:val="000A7485"/>
    <w:rsid w:val="000A7DC0"/>
    <w:rsid w:val="000A7F4A"/>
    <w:rsid w:val="000B09FF"/>
    <w:rsid w:val="000B1ECF"/>
    <w:rsid w:val="000B2112"/>
    <w:rsid w:val="000B2F8B"/>
    <w:rsid w:val="000B3396"/>
    <w:rsid w:val="000B4C3A"/>
    <w:rsid w:val="000B4DE4"/>
    <w:rsid w:val="000B507A"/>
    <w:rsid w:val="000B58CE"/>
    <w:rsid w:val="000B6634"/>
    <w:rsid w:val="000B671B"/>
    <w:rsid w:val="000B6BEC"/>
    <w:rsid w:val="000B6EF1"/>
    <w:rsid w:val="000B7321"/>
    <w:rsid w:val="000B74B1"/>
    <w:rsid w:val="000B7CBF"/>
    <w:rsid w:val="000C049A"/>
    <w:rsid w:val="000C087D"/>
    <w:rsid w:val="000C08FB"/>
    <w:rsid w:val="000C0B5C"/>
    <w:rsid w:val="000C14AD"/>
    <w:rsid w:val="000C14D2"/>
    <w:rsid w:val="000C1773"/>
    <w:rsid w:val="000C370B"/>
    <w:rsid w:val="000C39E1"/>
    <w:rsid w:val="000C3C1D"/>
    <w:rsid w:val="000C41D4"/>
    <w:rsid w:val="000C457B"/>
    <w:rsid w:val="000C569F"/>
    <w:rsid w:val="000C5CFB"/>
    <w:rsid w:val="000C6471"/>
    <w:rsid w:val="000C6672"/>
    <w:rsid w:val="000C6BE0"/>
    <w:rsid w:val="000C6BE3"/>
    <w:rsid w:val="000C758C"/>
    <w:rsid w:val="000C788E"/>
    <w:rsid w:val="000C7C91"/>
    <w:rsid w:val="000D06BA"/>
    <w:rsid w:val="000D0DC6"/>
    <w:rsid w:val="000D1AAA"/>
    <w:rsid w:val="000D1B53"/>
    <w:rsid w:val="000D308A"/>
    <w:rsid w:val="000D32A7"/>
    <w:rsid w:val="000D49C2"/>
    <w:rsid w:val="000D4C4F"/>
    <w:rsid w:val="000D5301"/>
    <w:rsid w:val="000D5A23"/>
    <w:rsid w:val="000D5AC7"/>
    <w:rsid w:val="000D5F63"/>
    <w:rsid w:val="000D690C"/>
    <w:rsid w:val="000D7623"/>
    <w:rsid w:val="000D7805"/>
    <w:rsid w:val="000D7C11"/>
    <w:rsid w:val="000E03D4"/>
    <w:rsid w:val="000E04CC"/>
    <w:rsid w:val="000E06B8"/>
    <w:rsid w:val="000E0763"/>
    <w:rsid w:val="000E086F"/>
    <w:rsid w:val="000E0C48"/>
    <w:rsid w:val="000E0FF2"/>
    <w:rsid w:val="000E12E7"/>
    <w:rsid w:val="000E144F"/>
    <w:rsid w:val="000E1E37"/>
    <w:rsid w:val="000E2656"/>
    <w:rsid w:val="000E2D1A"/>
    <w:rsid w:val="000E30A5"/>
    <w:rsid w:val="000E3492"/>
    <w:rsid w:val="000E3954"/>
    <w:rsid w:val="000E3AEC"/>
    <w:rsid w:val="000E3C0C"/>
    <w:rsid w:val="000E3FA0"/>
    <w:rsid w:val="000E46D9"/>
    <w:rsid w:val="000E4710"/>
    <w:rsid w:val="000E4CF7"/>
    <w:rsid w:val="000E4DA6"/>
    <w:rsid w:val="000E4EF9"/>
    <w:rsid w:val="000E5190"/>
    <w:rsid w:val="000E61EF"/>
    <w:rsid w:val="000E67D3"/>
    <w:rsid w:val="000E6C92"/>
    <w:rsid w:val="000E6D9A"/>
    <w:rsid w:val="000E76E6"/>
    <w:rsid w:val="000F0165"/>
    <w:rsid w:val="000F0F07"/>
    <w:rsid w:val="000F105E"/>
    <w:rsid w:val="000F1B39"/>
    <w:rsid w:val="000F1CB8"/>
    <w:rsid w:val="000F2256"/>
    <w:rsid w:val="000F2D1E"/>
    <w:rsid w:val="000F2DCE"/>
    <w:rsid w:val="000F2E4B"/>
    <w:rsid w:val="000F3553"/>
    <w:rsid w:val="000F362C"/>
    <w:rsid w:val="000F36AC"/>
    <w:rsid w:val="000F3C24"/>
    <w:rsid w:val="000F56AB"/>
    <w:rsid w:val="000F5B26"/>
    <w:rsid w:val="000F5BE4"/>
    <w:rsid w:val="000F5EEC"/>
    <w:rsid w:val="000F6FD9"/>
    <w:rsid w:val="000F73CB"/>
    <w:rsid w:val="000F7867"/>
    <w:rsid w:val="000F7FD3"/>
    <w:rsid w:val="00100105"/>
    <w:rsid w:val="00100284"/>
    <w:rsid w:val="0010036B"/>
    <w:rsid w:val="00100434"/>
    <w:rsid w:val="001004AF"/>
    <w:rsid w:val="001005FD"/>
    <w:rsid w:val="0010112F"/>
    <w:rsid w:val="00101310"/>
    <w:rsid w:val="0010146B"/>
    <w:rsid w:val="001017A9"/>
    <w:rsid w:val="00101912"/>
    <w:rsid w:val="00101F8D"/>
    <w:rsid w:val="001020A4"/>
    <w:rsid w:val="0010224C"/>
    <w:rsid w:val="0010231D"/>
    <w:rsid w:val="00102580"/>
    <w:rsid w:val="001028EB"/>
    <w:rsid w:val="00102EAC"/>
    <w:rsid w:val="0010350B"/>
    <w:rsid w:val="001038E6"/>
    <w:rsid w:val="001039B6"/>
    <w:rsid w:val="00103F03"/>
    <w:rsid w:val="001044A4"/>
    <w:rsid w:val="00104D4A"/>
    <w:rsid w:val="00105126"/>
    <w:rsid w:val="0010516F"/>
    <w:rsid w:val="00105337"/>
    <w:rsid w:val="00105A1E"/>
    <w:rsid w:val="00105CEC"/>
    <w:rsid w:val="00105ED8"/>
    <w:rsid w:val="00105F88"/>
    <w:rsid w:val="001062F7"/>
    <w:rsid w:val="0010667F"/>
    <w:rsid w:val="001066DD"/>
    <w:rsid w:val="00106A68"/>
    <w:rsid w:val="00106CEB"/>
    <w:rsid w:val="00106F2D"/>
    <w:rsid w:val="00106FB0"/>
    <w:rsid w:val="001072D6"/>
    <w:rsid w:val="0010743A"/>
    <w:rsid w:val="001075C7"/>
    <w:rsid w:val="001077BE"/>
    <w:rsid w:val="0010785C"/>
    <w:rsid w:val="001103DB"/>
    <w:rsid w:val="001108BE"/>
    <w:rsid w:val="00110AEC"/>
    <w:rsid w:val="00110D02"/>
    <w:rsid w:val="00110E5B"/>
    <w:rsid w:val="001111F9"/>
    <w:rsid w:val="00111A77"/>
    <w:rsid w:val="00111C6C"/>
    <w:rsid w:val="00111F7E"/>
    <w:rsid w:val="001127D1"/>
    <w:rsid w:val="00112D30"/>
    <w:rsid w:val="00112E52"/>
    <w:rsid w:val="001138DD"/>
    <w:rsid w:val="00113C0B"/>
    <w:rsid w:val="001149C4"/>
    <w:rsid w:val="00114A03"/>
    <w:rsid w:val="00114C05"/>
    <w:rsid w:val="001165E9"/>
    <w:rsid w:val="001166EB"/>
    <w:rsid w:val="0011676A"/>
    <w:rsid w:val="00116ACF"/>
    <w:rsid w:val="00117436"/>
    <w:rsid w:val="00120240"/>
    <w:rsid w:val="001206E6"/>
    <w:rsid w:val="00120AEB"/>
    <w:rsid w:val="0012187F"/>
    <w:rsid w:val="00121D63"/>
    <w:rsid w:val="001220E2"/>
    <w:rsid w:val="00122496"/>
    <w:rsid w:val="00123079"/>
    <w:rsid w:val="001232D6"/>
    <w:rsid w:val="00123D80"/>
    <w:rsid w:val="00124616"/>
    <w:rsid w:val="00124CB6"/>
    <w:rsid w:val="00124F70"/>
    <w:rsid w:val="00126A47"/>
    <w:rsid w:val="00127126"/>
    <w:rsid w:val="001274E4"/>
    <w:rsid w:val="00127A7B"/>
    <w:rsid w:val="001307B0"/>
    <w:rsid w:val="001308F5"/>
    <w:rsid w:val="00131236"/>
    <w:rsid w:val="001315E4"/>
    <w:rsid w:val="00131839"/>
    <w:rsid w:val="00131C67"/>
    <w:rsid w:val="00132762"/>
    <w:rsid w:val="00132AE2"/>
    <w:rsid w:val="00132E6F"/>
    <w:rsid w:val="001331BA"/>
    <w:rsid w:val="00133592"/>
    <w:rsid w:val="0013379D"/>
    <w:rsid w:val="00134510"/>
    <w:rsid w:val="0013482D"/>
    <w:rsid w:val="00134BCD"/>
    <w:rsid w:val="00134C67"/>
    <w:rsid w:val="00135390"/>
    <w:rsid w:val="00135C59"/>
    <w:rsid w:val="001362E0"/>
    <w:rsid w:val="001362E6"/>
    <w:rsid w:val="00136399"/>
    <w:rsid w:val="00136452"/>
    <w:rsid w:val="0013731D"/>
    <w:rsid w:val="0014013D"/>
    <w:rsid w:val="001405DE"/>
    <w:rsid w:val="001409B8"/>
    <w:rsid w:val="00140B9D"/>
    <w:rsid w:val="00140D18"/>
    <w:rsid w:val="00140D61"/>
    <w:rsid w:val="00140F3F"/>
    <w:rsid w:val="00141390"/>
    <w:rsid w:val="0014145B"/>
    <w:rsid w:val="0014184A"/>
    <w:rsid w:val="00141F61"/>
    <w:rsid w:val="00141FDD"/>
    <w:rsid w:val="001420D7"/>
    <w:rsid w:val="00142E9A"/>
    <w:rsid w:val="00142F54"/>
    <w:rsid w:val="00143295"/>
    <w:rsid w:val="0014342D"/>
    <w:rsid w:val="001441E8"/>
    <w:rsid w:val="00144273"/>
    <w:rsid w:val="00145584"/>
    <w:rsid w:val="00145788"/>
    <w:rsid w:val="00145FCB"/>
    <w:rsid w:val="0014612B"/>
    <w:rsid w:val="0014667D"/>
    <w:rsid w:val="00146A1D"/>
    <w:rsid w:val="00150199"/>
    <w:rsid w:val="00150640"/>
    <w:rsid w:val="00150987"/>
    <w:rsid w:val="001515B1"/>
    <w:rsid w:val="00151F7D"/>
    <w:rsid w:val="001520C9"/>
    <w:rsid w:val="00152309"/>
    <w:rsid w:val="0015249C"/>
    <w:rsid w:val="0015272C"/>
    <w:rsid w:val="00152DBC"/>
    <w:rsid w:val="00154EA8"/>
    <w:rsid w:val="0015502E"/>
    <w:rsid w:val="001551B4"/>
    <w:rsid w:val="00156017"/>
    <w:rsid w:val="001561CC"/>
    <w:rsid w:val="00156579"/>
    <w:rsid w:val="001568CA"/>
    <w:rsid w:val="001619F2"/>
    <w:rsid w:val="00161B92"/>
    <w:rsid w:val="00161E77"/>
    <w:rsid w:val="00161FB5"/>
    <w:rsid w:val="0016280B"/>
    <w:rsid w:val="00162955"/>
    <w:rsid w:val="00162B9A"/>
    <w:rsid w:val="00162C9C"/>
    <w:rsid w:val="00164115"/>
    <w:rsid w:val="00164289"/>
    <w:rsid w:val="00164331"/>
    <w:rsid w:val="0016484E"/>
    <w:rsid w:val="00165832"/>
    <w:rsid w:val="00165C97"/>
    <w:rsid w:val="00165CFD"/>
    <w:rsid w:val="001662AF"/>
    <w:rsid w:val="00166971"/>
    <w:rsid w:val="001671FB"/>
    <w:rsid w:val="00167323"/>
    <w:rsid w:val="00167392"/>
    <w:rsid w:val="00167F7B"/>
    <w:rsid w:val="00170DFE"/>
    <w:rsid w:val="00171500"/>
    <w:rsid w:val="00171A89"/>
    <w:rsid w:val="00171E39"/>
    <w:rsid w:val="0017249E"/>
    <w:rsid w:val="0017258C"/>
    <w:rsid w:val="00172F3B"/>
    <w:rsid w:val="00173244"/>
    <w:rsid w:val="001736A4"/>
    <w:rsid w:val="0017486F"/>
    <w:rsid w:val="00174C7F"/>
    <w:rsid w:val="001750DD"/>
    <w:rsid w:val="00175557"/>
    <w:rsid w:val="00175619"/>
    <w:rsid w:val="00177701"/>
    <w:rsid w:val="00177801"/>
    <w:rsid w:val="00177920"/>
    <w:rsid w:val="00177E0F"/>
    <w:rsid w:val="0018018B"/>
    <w:rsid w:val="00180C17"/>
    <w:rsid w:val="00181736"/>
    <w:rsid w:val="001819A6"/>
    <w:rsid w:val="00181BEF"/>
    <w:rsid w:val="00182880"/>
    <w:rsid w:val="0018371E"/>
    <w:rsid w:val="00183882"/>
    <w:rsid w:val="001838AA"/>
    <w:rsid w:val="00184693"/>
    <w:rsid w:val="001848F3"/>
    <w:rsid w:val="001848F5"/>
    <w:rsid w:val="001849FA"/>
    <w:rsid w:val="001851EB"/>
    <w:rsid w:val="0018589F"/>
    <w:rsid w:val="0018693E"/>
    <w:rsid w:val="00186B44"/>
    <w:rsid w:val="00187D18"/>
    <w:rsid w:val="0019014E"/>
    <w:rsid w:val="0019123C"/>
    <w:rsid w:val="001912AE"/>
    <w:rsid w:val="001915AA"/>
    <w:rsid w:val="001919C2"/>
    <w:rsid w:val="00191CB1"/>
    <w:rsid w:val="00191EBA"/>
    <w:rsid w:val="00192463"/>
    <w:rsid w:val="001926DE"/>
    <w:rsid w:val="00192EDE"/>
    <w:rsid w:val="00193441"/>
    <w:rsid w:val="00193783"/>
    <w:rsid w:val="00194E4F"/>
    <w:rsid w:val="00195542"/>
    <w:rsid w:val="0019557A"/>
    <w:rsid w:val="001960F3"/>
    <w:rsid w:val="001964DC"/>
    <w:rsid w:val="00196E51"/>
    <w:rsid w:val="001970E0"/>
    <w:rsid w:val="001974F0"/>
    <w:rsid w:val="001975C7"/>
    <w:rsid w:val="00197879"/>
    <w:rsid w:val="001979FA"/>
    <w:rsid w:val="00197B9B"/>
    <w:rsid w:val="001A00D3"/>
    <w:rsid w:val="001A0E6D"/>
    <w:rsid w:val="001A1AAD"/>
    <w:rsid w:val="001A1F5F"/>
    <w:rsid w:val="001A275A"/>
    <w:rsid w:val="001A29AB"/>
    <w:rsid w:val="001A2A66"/>
    <w:rsid w:val="001A3088"/>
    <w:rsid w:val="001A32F2"/>
    <w:rsid w:val="001A338F"/>
    <w:rsid w:val="001A33D5"/>
    <w:rsid w:val="001A351A"/>
    <w:rsid w:val="001A3AC3"/>
    <w:rsid w:val="001A4353"/>
    <w:rsid w:val="001A44F9"/>
    <w:rsid w:val="001A49CF"/>
    <w:rsid w:val="001A4E5F"/>
    <w:rsid w:val="001A540C"/>
    <w:rsid w:val="001A57DC"/>
    <w:rsid w:val="001A5C8F"/>
    <w:rsid w:val="001A5F6E"/>
    <w:rsid w:val="001A6514"/>
    <w:rsid w:val="001A657C"/>
    <w:rsid w:val="001A69AF"/>
    <w:rsid w:val="001A6B73"/>
    <w:rsid w:val="001A794E"/>
    <w:rsid w:val="001A7ECF"/>
    <w:rsid w:val="001B0535"/>
    <w:rsid w:val="001B0B30"/>
    <w:rsid w:val="001B1069"/>
    <w:rsid w:val="001B1D06"/>
    <w:rsid w:val="001B1DC3"/>
    <w:rsid w:val="001B1F86"/>
    <w:rsid w:val="001B1FE0"/>
    <w:rsid w:val="001B3A4B"/>
    <w:rsid w:val="001B3B05"/>
    <w:rsid w:val="001B3CC9"/>
    <w:rsid w:val="001B436A"/>
    <w:rsid w:val="001B4429"/>
    <w:rsid w:val="001B4728"/>
    <w:rsid w:val="001B4BDA"/>
    <w:rsid w:val="001B4D91"/>
    <w:rsid w:val="001B4E94"/>
    <w:rsid w:val="001B4F18"/>
    <w:rsid w:val="001B5485"/>
    <w:rsid w:val="001B68EB"/>
    <w:rsid w:val="001B6AEF"/>
    <w:rsid w:val="001B6B12"/>
    <w:rsid w:val="001B72EB"/>
    <w:rsid w:val="001B74A2"/>
    <w:rsid w:val="001B7654"/>
    <w:rsid w:val="001C019E"/>
    <w:rsid w:val="001C02F2"/>
    <w:rsid w:val="001C107F"/>
    <w:rsid w:val="001C145C"/>
    <w:rsid w:val="001C1DBB"/>
    <w:rsid w:val="001C1F78"/>
    <w:rsid w:val="001C2A39"/>
    <w:rsid w:val="001C2F0D"/>
    <w:rsid w:val="001C3068"/>
    <w:rsid w:val="001C30C5"/>
    <w:rsid w:val="001C396B"/>
    <w:rsid w:val="001C3E87"/>
    <w:rsid w:val="001C4501"/>
    <w:rsid w:val="001C521C"/>
    <w:rsid w:val="001C5248"/>
    <w:rsid w:val="001C57DE"/>
    <w:rsid w:val="001C5BAB"/>
    <w:rsid w:val="001C699A"/>
    <w:rsid w:val="001C6CA2"/>
    <w:rsid w:val="001C6E15"/>
    <w:rsid w:val="001C71E6"/>
    <w:rsid w:val="001C729B"/>
    <w:rsid w:val="001D1E07"/>
    <w:rsid w:val="001D22B5"/>
    <w:rsid w:val="001D26D1"/>
    <w:rsid w:val="001D2B52"/>
    <w:rsid w:val="001D3468"/>
    <w:rsid w:val="001D350E"/>
    <w:rsid w:val="001D3AD3"/>
    <w:rsid w:val="001D3F51"/>
    <w:rsid w:val="001D45A0"/>
    <w:rsid w:val="001D4D5E"/>
    <w:rsid w:val="001D4EC9"/>
    <w:rsid w:val="001D5D57"/>
    <w:rsid w:val="001D5F61"/>
    <w:rsid w:val="001D65C1"/>
    <w:rsid w:val="001D7577"/>
    <w:rsid w:val="001D7697"/>
    <w:rsid w:val="001E05A6"/>
    <w:rsid w:val="001E0724"/>
    <w:rsid w:val="001E0B81"/>
    <w:rsid w:val="001E110C"/>
    <w:rsid w:val="001E130E"/>
    <w:rsid w:val="001E15CA"/>
    <w:rsid w:val="001E1676"/>
    <w:rsid w:val="001E1ABE"/>
    <w:rsid w:val="001E1CB1"/>
    <w:rsid w:val="001E1EEE"/>
    <w:rsid w:val="001E2BB3"/>
    <w:rsid w:val="001E2D03"/>
    <w:rsid w:val="001E2E18"/>
    <w:rsid w:val="001E3C97"/>
    <w:rsid w:val="001E3DC9"/>
    <w:rsid w:val="001E4CA8"/>
    <w:rsid w:val="001E4CFB"/>
    <w:rsid w:val="001E5C52"/>
    <w:rsid w:val="001E6A1B"/>
    <w:rsid w:val="001E7747"/>
    <w:rsid w:val="001F03A9"/>
    <w:rsid w:val="001F0EB0"/>
    <w:rsid w:val="001F0F1D"/>
    <w:rsid w:val="001F137F"/>
    <w:rsid w:val="001F1D56"/>
    <w:rsid w:val="001F20AE"/>
    <w:rsid w:val="001F3057"/>
    <w:rsid w:val="001F30EC"/>
    <w:rsid w:val="001F30F6"/>
    <w:rsid w:val="001F3252"/>
    <w:rsid w:val="001F36C6"/>
    <w:rsid w:val="001F5718"/>
    <w:rsid w:val="001F57EC"/>
    <w:rsid w:val="001F5D08"/>
    <w:rsid w:val="001F64B1"/>
    <w:rsid w:val="001F6BF6"/>
    <w:rsid w:val="001F6DB9"/>
    <w:rsid w:val="001F70DD"/>
    <w:rsid w:val="001F75E1"/>
    <w:rsid w:val="002006D5"/>
    <w:rsid w:val="002013E4"/>
    <w:rsid w:val="00201726"/>
    <w:rsid w:val="00201825"/>
    <w:rsid w:val="0020189B"/>
    <w:rsid w:val="00202587"/>
    <w:rsid w:val="00202E39"/>
    <w:rsid w:val="002030E2"/>
    <w:rsid w:val="002034DC"/>
    <w:rsid w:val="00203C10"/>
    <w:rsid w:val="00203F74"/>
    <w:rsid w:val="00204160"/>
    <w:rsid w:val="002042F8"/>
    <w:rsid w:val="002043C6"/>
    <w:rsid w:val="00204A9C"/>
    <w:rsid w:val="00205553"/>
    <w:rsid w:val="00205A36"/>
    <w:rsid w:val="00205F13"/>
    <w:rsid w:val="0020689A"/>
    <w:rsid w:val="00206F28"/>
    <w:rsid w:val="00207575"/>
    <w:rsid w:val="002101F4"/>
    <w:rsid w:val="00210E47"/>
    <w:rsid w:val="00211011"/>
    <w:rsid w:val="00211805"/>
    <w:rsid w:val="00211EB1"/>
    <w:rsid w:val="002128D5"/>
    <w:rsid w:val="00212A0B"/>
    <w:rsid w:val="00212E5B"/>
    <w:rsid w:val="00212FD2"/>
    <w:rsid w:val="002135D7"/>
    <w:rsid w:val="00213E5D"/>
    <w:rsid w:val="00214112"/>
    <w:rsid w:val="002142A8"/>
    <w:rsid w:val="00214372"/>
    <w:rsid w:val="00214642"/>
    <w:rsid w:val="00214C12"/>
    <w:rsid w:val="00214D6D"/>
    <w:rsid w:val="002153ED"/>
    <w:rsid w:val="00216591"/>
    <w:rsid w:val="002165AB"/>
    <w:rsid w:val="00216EF0"/>
    <w:rsid w:val="0021757B"/>
    <w:rsid w:val="00217A8C"/>
    <w:rsid w:val="00217F70"/>
    <w:rsid w:val="0022094A"/>
    <w:rsid w:val="002212FE"/>
    <w:rsid w:val="00221810"/>
    <w:rsid w:val="0022194F"/>
    <w:rsid w:val="0022278D"/>
    <w:rsid w:val="00223947"/>
    <w:rsid w:val="00224146"/>
    <w:rsid w:val="002243A3"/>
    <w:rsid w:val="00224AE5"/>
    <w:rsid w:val="00224E68"/>
    <w:rsid w:val="0022565A"/>
    <w:rsid w:val="00226638"/>
    <w:rsid w:val="0022683F"/>
    <w:rsid w:val="0022706F"/>
    <w:rsid w:val="0022764D"/>
    <w:rsid w:val="00227C54"/>
    <w:rsid w:val="00227E55"/>
    <w:rsid w:val="00230B43"/>
    <w:rsid w:val="00230E11"/>
    <w:rsid w:val="00231246"/>
    <w:rsid w:val="00231D68"/>
    <w:rsid w:val="00232067"/>
    <w:rsid w:val="00233243"/>
    <w:rsid w:val="00233325"/>
    <w:rsid w:val="0023349E"/>
    <w:rsid w:val="00233B12"/>
    <w:rsid w:val="00234C83"/>
    <w:rsid w:val="002350D2"/>
    <w:rsid w:val="002350F2"/>
    <w:rsid w:val="00235354"/>
    <w:rsid w:val="002358AC"/>
    <w:rsid w:val="00235DD3"/>
    <w:rsid w:val="00236100"/>
    <w:rsid w:val="00236162"/>
    <w:rsid w:val="0023629A"/>
    <w:rsid w:val="002364DB"/>
    <w:rsid w:val="00236BDA"/>
    <w:rsid w:val="00236CE8"/>
    <w:rsid w:val="0023795C"/>
    <w:rsid w:val="0024025D"/>
    <w:rsid w:val="00240B98"/>
    <w:rsid w:val="00240E33"/>
    <w:rsid w:val="00241C85"/>
    <w:rsid w:val="00242157"/>
    <w:rsid w:val="0024243F"/>
    <w:rsid w:val="002425EE"/>
    <w:rsid w:val="00242EC0"/>
    <w:rsid w:val="00242F5F"/>
    <w:rsid w:val="0024308C"/>
    <w:rsid w:val="00243444"/>
    <w:rsid w:val="002435AF"/>
    <w:rsid w:val="00243E26"/>
    <w:rsid w:val="00244162"/>
    <w:rsid w:val="00244FBC"/>
    <w:rsid w:val="002456CC"/>
    <w:rsid w:val="00245B22"/>
    <w:rsid w:val="0024606C"/>
    <w:rsid w:val="002461B9"/>
    <w:rsid w:val="00246866"/>
    <w:rsid w:val="002475A3"/>
    <w:rsid w:val="00251252"/>
    <w:rsid w:val="00251CFA"/>
    <w:rsid w:val="00251DFB"/>
    <w:rsid w:val="00251E43"/>
    <w:rsid w:val="00252240"/>
    <w:rsid w:val="002524D5"/>
    <w:rsid w:val="0025258C"/>
    <w:rsid w:val="00252620"/>
    <w:rsid w:val="0025292F"/>
    <w:rsid w:val="00252EB5"/>
    <w:rsid w:val="002535A6"/>
    <w:rsid w:val="00253778"/>
    <w:rsid w:val="00253F3A"/>
    <w:rsid w:val="00254098"/>
    <w:rsid w:val="00254105"/>
    <w:rsid w:val="0025458D"/>
    <w:rsid w:val="00254911"/>
    <w:rsid w:val="00254934"/>
    <w:rsid w:val="00254A30"/>
    <w:rsid w:val="002559E7"/>
    <w:rsid w:val="00256363"/>
    <w:rsid w:val="00257183"/>
    <w:rsid w:val="00257B03"/>
    <w:rsid w:val="00257B74"/>
    <w:rsid w:val="0026008B"/>
    <w:rsid w:val="002602A1"/>
    <w:rsid w:val="002607A0"/>
    <w:rsid w:val="002607DC"/>
    <w:rsid w:val="002609E0"/>
    <w:rsid w:val="00260AB6"/>
    <w:rsid w:val="002611E5"/>
    <w:rsid w:val="0026123A"/>
    <w:rsid w:val="00261B14"/>
    <w:rsid w:val="00261BB1"/>
    <w:rsid w:val="0026278B"/>
    <w:rsid w:val="00263223"/>
    <w:rsid w:val="002633CC"/>
    <w:rsid w:val="00263665"/>
    <w:rsid w:val="00263869"/>
    <w:rsid w:val="002638C2"/>
    <w:rsid w:val="00263FB2"/>
    <w:rsid w:val="00263FEA"/>
    <w:rsid w:val="0026443F"/>
    <w:rsid w:val="002648F4"/>
    <w:rsid w:val="00264AFC"/>
    <w:rsid w:val="00264CE9"/>
    <w:rsid w:val="002669E6"/>
    <w:rsid w:val="00266AD7"/>
    <w:rsid w:val="00266CD7"/>
    <w:rsid w:val="00266CFE"/>
    <w:rsid w:val="00266D03"/>
    <w:rsid w:val="00266D5F"/>
    <w:rsid w:val="00267081"/>
    <w:rsid w:val="0026747E"/>
    <w:rsid w:val="00267506"/>
    <w:rsid w:val="002676EB"/>
    <w:rsid w:val="00267ED9"/>
    <w:rsid w:val="002707AD"/>
    <w:rsid w:val="002718E7"/>
    <w:rsid w:val="00272236"/>
    <w:rsid w:val="00272FAA"/>
    <w:rsid w:val="002739FD"/>
    <w:rsid w:val="002740F5"/>
    <w:rsid w:val="00274D04"/>
    <w:rsid w:val="002757F5"/>
    <w:rsid w:val="00276D22"/>
    <w:rsid w:val="00276EC6"/>
    <w:rsid w:val="00276F3D"/>
    <w:rsid w:val="0027761C"/>
    <w:rsid w:val="00277728"/>
    <w:rsid w:val="002779AA"/>
    <w:rsid w:val="00280B87"/>
    <w:rsid w:val="00280BD2"/>
    <w:rsid w:val="00280DFB"/>
    <w:rsid w:val="00280F46"/>
    <w:rsid w:val="002812F5"/>
    <w:rsid w:val="002817E6"/>
    <w:rsid w:val="00282B19"/>
    <w:rsid w:val="00283DDF"/>
    <w:rsid w:val="0028414C"/>
    <w:rsid w:val="002857D1"/>
    <w:rsid w:val="00285C11"/>
    <w:rsid w:val="0028628C"/>
    <w:rsid w:val="002869D6"/>
    <w:rsid w:val="00286F55"/>
    <w:rsid w:val="0028711E"/>
    <w:rsid w:val="00287971"/>
    <w:rsid w:val="00290066"/>
    <w:rsid w:val="002900AD"/>
    <w:rsid w:val="00290A06"/>
    <w:rsid w:val="00290ECF"/>
    <w:rsid w:val="00291660"/>
    <w:rsid w:val="002917AF"/>
    <w:rsid w:val="002919ED"/>
    <w:rsid w:val="00292624"/>
    <w:rsid w:val="002926C8"/>
    <w:rsid w:val="0029385A"/>
    <w:rsid w:val="00293A2F"/>
    <w:rsid w:val="00293CF1"/>
    <w:rsid w:val="00293DCB"/>
    <w:rsid w:val="00294835"/>
    <w:rsid w:val="00294B91"/>
    <w:rsid w:val="00295938"/>
    <w:rsid w:val="00295AF5"/>
    <w:rsid w:val="00295BDA"/>
    <w:rsid w:val="002965D3"/>
    <w:rsid w:val="00296666"/>
    <w:rsid w:val="002966B8"/>
    <w:rsid w:val="00296787"/>
    <w:rsid w:val="002967F1"/>
    <w:rsid w:val="00296C08"/>
    <w:rsid w:val="00296FCB"/>
    <w:rsid w:val="00297D01"/>
    <w:rsid w:val="002A04F4"/>
    <w:rsid w:val="002A0682"/>
    <w:rsid w:val="002A0AE6"/>
    <w:rsid w:val="002A0DB3"/>
    <w:rsid w:val="002A113B"/>
    <w:rsid w:val="002A12A6"/>
    <w:rsid w:val="002A14EB"/>
    <w:rsid w:val="002A33FB"/>
    <w:rsid w:val="002A440F"/>
    <w:rsid w:val="002A4561"/>
    <w:rsid w:val="002A456F"/>
    <w:rsid w:val="002A51C0"/>
    <w:rsid w:val="002A5DF9"/>
    <w:rsid w:val="002A61EF"/>
    <w:rsid w:val="002A6461"/>
    <w:rsid w:val="002A65B9"/>
    <w:rsid w:val="002A72BE"/>
    <w:rsid w:val="002A7D69"/>
    <w:rsid w:val="002A7F35"/>
    <w:rsid w:val="002B019F"/>
    <w:rsid w:val="002B0283"/>
    <w:rsid w:val="002B14E0"/>
    <w:rsid w:val="002B1F96"/>
    <w:rsid w:val="002B2A81"/>
    <w:rsid w:val="002B2EF9"/>
    <w:rsid w:val="002B2F96"/>
    <w:rsid w:val="002B39BB"/>
    <w:rsid w:val="002B3B96"/>
    <w:rsid w:val="002B4E45"/>
    <w:rsid w:val="002B53DA"/>
    <w:rsid w:val="002B5BE4"/>
    <w:rsid w:val="002B65CF"/>
    <w:rsid w:val="002B66B1"/>
    <w:rsid w:val="002B6A51"/>
    <w:rsid w:val="002B6C8B"/>
    <w:rsid w:val="002B719B"/>
    <w:rsid w:val="002B78E8"/>
    <w:rsid w:val="002B7EA4"/>
    <w:rsid w:val="002C05B1"/>
    <w:rsid w:val="002C145B"/>
    <w:rsid w:val="002C1682"/>
    <w:rsid w:val="002C17E5"/>
    <w:rsid w:val="002C29FC"/>
    <w:rsid w:val="002C31D3"/>
    <w:rsid w:val="002C320E"/>
    <w:rsid w:val="002C384D"/>
    <w:rsid w:val="002C43B3"/>
    <w:rsid w:val="002C4D63"/>
    <w:rsid w:val="002C4D70"/>
    <w:rsid w:val="002C4F21"/>
    <w:rsid w:val="002C4FC3"/>
    <w:rsid w:val="002C59DB"/>
    <w:rsid w:val="002C634C"/>
    <w:rsid w:val="002C6AFF"/>
    <w:rsid w:val="002D03CB"/>
    <w:rsid w:val="002D0963"/>
    <w:rsid w:val="002D0B56"/>
    <w:rsid w:val="002D1141"/>
    <w:rsid w:val="002D13F6"/>
    <w:rsid w:val="002D165A"/>
    <w:rsid w:val="002D1A18"/>
    <w:rsid w:val="002D2A9D"/>
    <w:rsid w:val="002D3507"/>
    <w:rsid w:val="002D35CA"/>
    <w:rsid w:val="002D3D77"/>
    <w:rsid w:val="002D3E43"/>
    <w:rsid w:val="002D4F4F"/>
    <w:rsid w:val="002D517A"/>
    <w:rsid w:val="002D53B0"/>
    <w:rsid w:val="002D5B15"/>
    <w:rsid w:val="002D6B7D"/>
    <w:rsid w:val="002D7307"/>
    <w:rsid w:val="002D74B7"/>
    <w:rsid w:val="002D7A64"/>
    <w:rsid w:val="002D7BFB"/>
    <w:rsid w:val="002E04F6"/>
    <w:rsid w:val="002E129D"/>
    <w:rsid w:val="002E21BF"/>
    <w:rsid w:val="002E2217"/>
    <w:rsid w:val="002E252D"/>
    <w:rsid w:val="002E26D8"/>
    <w:rsid w:val="002E27BE"/>
    <w:rsid w:val="002E28C1"/>
    <w:rsid w:val="002E2E46"/>
    <w:rsid w:val="002E36FD"/>
    <w:rsid w:val="002E3705"/>
    <w:rsid w:val="002E37A7"/>
    <w:rsid w:val="002E3E82"/>
    <w:rsid w:val="002E4326"/>
    <w:rsid w:val="002E44F3"/>
    <w:rsid w:val="002E543F"/>
    <w:rsid w:val="002E57EA"/>
    <w:rsid w:val="002E59D8"/>
    <w:rsid w:val="002E5A12"/>
    <w:rsid w:val="002E5C27"/>
    <w:rsid w:val="002E612C"/>
    <w:rsid w:val="002E65DA"/>
    <w:rsid w:val="002E689C"/>
    <w:rsid w:val="002E6E3C"/>
    <w:rsid w:val="002E715E"/>
    <w:rsid w:val="002E75DA"/>
    <w:rsid w:val="002E7DCC"/>
    <w:rsid w:val="002F0041"/>
    <w:rsid w:val="002F037E"/>
    <w:rsid w:val="002F08F7"/>
    <w:rsid w:val="002F0915"/>
    <w:rsid w:val="002F0963"/>
    <w:rsid w:val="002F0A5B"/>
    <w:rsid w:val="002F0CB5"/>
    <w:rsid w:val="002F107C"/>
    <w:rsid w:val="002F193C"/>
    <w:rsid w:val="002F1A3B"/>
    <w:rsid w:val="002F2193"/>
    <w:rsid w:val="002F2CBC"/>
    <w:rsid w:val="002F30CB"/>
    <w:rsid w:val="002F3BD7"/>
    <w:rsid w:val="002F3D38"/>
    <w:rsid w:val="002F45C9"/>
    <w:rsid w:val="002F541E"/>
    <w:rsid w:val="002F5A02"/>
    <w:rsid w:val="002F5F4F"/>
    <w:rsid w:val="002F6494"/>
    <w:rsid w:val="002F6D80"/>
    <w:rsid w:val="002F6DD6"/>
    <w:rsid w:val="002F6E5E"/>
    <w:rsid w:val="002F6EFD"/>
    <w:rsid w:val="002F7201"/>
    <w:rsid w:val="003002F4"/>
    <w:rsid w:val="003005AC"/>
    <w:rsid w:val="003009B0"/>
    <w:rsid w:val="0030154E"/>
    <w:rsid w:val="00301582"/>
    <w:rsid w:val="003017A2"/>
    <w:rsid w:val="003017FD"/>
    <w:rsid w:val="00301D8C"/>
    <w:rsid w:val="00301DCB"/>
    <w:rsid w:val="0030251F"/>
    <w:rsid w:val="00302E74"/>
    <w:rsid w:val="0030312B"/>
    <w:rsid w:val="00303457"/>
    <w:rsid w:val="003038F2"/>
    <w:rsid w:val="00303BB2"/>
    <w:rsid w:val="00304E3A"/>
    <w:rsid w:val="00305CD7"/>
    <w:rsid w:val="00306810"/>
    <w:rsid w:val="00306E61"/>
    <w:rsid w:val="00306F52"/>
    <w:rsid w:val="003075B5"/>
    <w:rsid w:val="00307817"/>
    <w:rsid w:val="00307D68"/>
    <w:rsid w:val="003102F5"/>
    <w:rsid w:val="00310AA4"/>
    <w:rsid w:val="00310D5B"/>
    <w:rsid w:val="00311B31"/>
    <w:rsid w:val="00311F7B"/>
    <w:rsid w:val="00312090"/>
    <w:rsid w:val="003124E9"/>
    <w:rsid w:val="0031369D"/>
    <w:rsid w:val="00313E7E"/>
    <w:rsid w:val="003141AD"/>
    <w:rsid w:val="003148F8"/>
    <w:rsid w:val="0031552B"/>
    <w:rsid w:val="00315CAF"/>
    <w:rsid w:val="00316321"/>
    <w:rsid w:val="003164D8"/>
    <w:rsid w:val="003167BC"/>
    <w:rsid w:val="00316EB5"/>
    <w:rsid w:val="00317100"/>
    <w:rsid w:val="00317464"/>
    <w:rsid w:val="003174D5"/>
    <w:rsid w:val="00317A1B"/>
    <w:rsid w:val="00320666"/>
    <w:rsid w:val="003213A9"/>
    <w:rsid w:val="00321EAC"/>
    <w:rsid w:val="00321F08"/>
    <w:rsid w:val="00322229"/>
    <w:rsid w:val="00322355"/>
    <w:rsid w:val="00322BA4"/>
    <w:rsid w:val="0032349F"/>
    <w:rsid w:val="003237EB"/>
    <w:rsid w:val="00325166"/>
    <w:rsid w:val="003251CC"/>
    <w:rsid w:val="003252B9"/>
    <w:rsid w:val="0032537F"/>
    <w:rsid w:val="003253D3"/>
    <w:rsid w:val="00325AB2"/>
    <w:rsid w:val="00325E90"/>
    <w:rsid w:val="00325E92"/>
    <w:rsid w:val="00325EBE"/>
    <w:rsid w:val="003260A5"/>
    <w:rsid w:val="00326306"/>
    <w:rsid w:val="003301C5"/>
    <w:rsid w:val="003304BA"/>
    <w:rsid w:val="003305E8"/>
    <w:rsid w:val="00331353"/>
    <w:rsid w:val="003313FE"/>
    <w:rsid w:val="003329F4"/>
    <w:rsid w:val="00332A5B"/>
    <w:rsid w:val="00332A6B"/>
    <w:rsid w:val="00332EC0"/>
    <w:rsid w:val="003332F6"/>
    <w:rsid w:val="00333A03"/>
    <w:rsid w:val="00334900"/>
    <w:rsid w:val="00334A3E"/>
    <w:rsid w:val="003353B9"/>
    <w:rsid w:val="003354B0"/>
    <w:rsid w:val="00335D44"/>
    <w:rsid w:val="00335E6E"/>
    <w:rsid w:val="0033660D"/>
    <w:rsid w:val="00336D9C"/>
    <w:rsid w:val="00337127"/>
    <w:rsid w:val="00340813"/>
    <w:rsid w:val="00340A86"/>
    <w:rsid w:val="0034127C"/>
    <w:rsid w:val="003414C0"/>
    <w:rsid w:val="00341C77"/>
    <w:rsid w:val="00342125"/>
    <w:rsid w:val="00342D79"/>
    <w:rsid w:val="00343124"/>
    <w:rsid w:val="0034319B"/>
    <w:rsid w:val="003432F5"/>
    <w:rsid w:val="0034332B"/>
    <w:rsid w:val="00343D53"/>
    <w:rsid w:val="003442A5"/>
    <w:rsid w:val="00344D27"/>
    <w:rsid w:val="00345BFD"/>
    <w:rsid w:val="00345EEC"/>
    <w:rsid w:val="003468AD"/>
    <w:rsid w:val="00346AD9"/>
    <w:rsid w:val="00347323"/>
    <w:rsid w:val="00347B70"/>
    <w:rsid w:val="0035014D"/>
    <w:rsid w:val="003512C3"/>
    <w:rsid w:val="00351B51"/>
    <w:rsid w:val="00351EFF"/>
    <w:rsid w:val="0035259D"/>
    <w:rsid w:val="00352BD4"/>
    <w:rsid w:val="00352E1E"/>
    <w:rsid w:val="00353DD3"/>
    <w:rsid w:val="00354123"/>
    <w:rsid w:val="00354B5A"/>
    <w:rsid w:val="00355593"/>
    <w:rsid w:val="00355814"/>
    <w:rsid w:val="00355BDB"/>
    <w:rsid w:val="00355BF5"/>
    <w:rsid w:val="00355CD7"/>
    <w:rsid w:val="00356026"/>
    <w:rsid w:val="003560D0"/>
    <w:rsid w:val="00356323"/>
    <w:rsid w:val="003566D4"/>
    <w:rsid w:val="0035697E"/>
    <w:rsid w:val="00356BE6"/>
    <w:rsid w:val="00356D67"/>
    <w:rsid w:val="00357037"/>
    <w:rsid w:val="003571F3"/>
    <w:rsid w:val="00357399"/>
    <w:rsid w:val="003600EE"/>
    <w:rsid w:val="00360F37"/>
    <w:rsid w:val="00360F7E"/>
    <w:rsid w:val="003612E4"/>
    <w:rsid w:val="003624E9"/>
    <w:rsid w:val="00362A32"/>
    <w:rsid w:val="003632BA"/>
    <w:rsid w:val="0036395F"/>
    <w:rsid w:val="00363F9D"/>
    <w:rsid w:val="003640E6"/>
    <w:rsid w:val="00364455"/>
    <w:rsid w:val="003648D7"/>
    <w:rsid w:val="003648F4"/>
    <w:rsid w:val="00364B74"/>
    <w:rsid w:val="00364EF5"/>
    <w:rsid w:val="0036527F"/>
    <w:rsid w:val="00365716"/>
    <w:rsid w:val="003659F1"/>
    <w:rsid w:val="00365FDF"/>
    <w:rsid w:val="00366135"/>
    <w:rsid w:val="00366B54"/>
    <w:rsid w:val="00366B64"/>
    <w:rsid w:val="003670A2"/>
    <w:rsid w:val="00367101"/>
    <w:rsid w:val="00367245"/>
    <w:rsid w:val="00370479"/>
    <w:rsid w:val="00370DAE"/>
    <w:rsid w:val="003714DA"/>
    <w:rsid w:val="003718FA"/>
    <w:rsid w:val="00371AB1"/>
    <w:rsid w:val="003720BC"/>
    <w:rsid w:val="00372364"/>
    <w:rsid w:val="00372368"/>
    <w:rsid w:val="0037240E"/>
    <w:rsid w:val="00372DB2"/>
    <w:rsid w:val="00372DE4"/>
    <w:rsid w:val="003734EE"/>
    <w:rsid w:val="00373872"/>
    <w:rsid w:val="00373919"/>
    <w:rsid w:val="0037408A"/>
    <w:rsid w:val="003740E1"/>
    <w:rsid w:val="00374675"/>
    <w:rsid w:val="00374D77"/>
    <w:rsid w:val="00375ADB"/>
    <w:rsid w:val="00375CFA"/>
    <w:rsid w:val="00375D08"/>
    <w:rsid w:val="00376320"/>
    <w:rsid w:val="00376BDF"/>
    <w:rsid w:val="00377769"/>
    <w:rsid w:val="00377AE3"/>
    <w:rsid w:val="00380AA1"/>
    <w:rsid w:val="00380D44"/>
    <w:rsid w:val="00381378"/>
    <w:rsid w:val="00381723"/>
    <w:rsid w:val="0038204B"/>
    <w:rsid w:val="0038206B"/>
    <w:rsid w:val="00382B2A"/>
    <w:rsid w:val="00383DCE"/>
    <w:rsid w:val="00383FC0"/>
    <w:rsid w:val="003843D2"/>
    <w:rsid w:val="0038463F"/>
    <w:rsid w:val="003847A7"/>
    <w:rsid w:val="00384C1A"/>
    <w:rsid w:val="0038545F"/>
    <w:rsid w:val="00385778"/>
    <w:rsid w:val="003859D8"/>
    <w:rsid w:val="00390D7E"/>
    <w:rsid w:val="00390ED8"/>
    <w:rsid w:val="00390F27"/>
    <w:rsid w:val="00391E60"/>
    <w:rsid w:val="00392345"/>
    <w:rsid w:val="003925F5"/>
    <w:rsid w:val="00392A77"/>
    <w:rsid w:val="00392B96"/>
    <w:rsid w:val="00393401"/>
    <w:rsid w:val="00393911"/>
    <w:rsid w:val="00393A6A"/>
    <w:rsid w:val="003947F4"/>
    <w:rsid w:val="003949C6"/>
    <w:rsid w:val="00395BF6"/>
    <w:rsid w:val="003962DB"/>
    <w:rsid w:val="00396569"/>
    <w:rsid w:val="0039685D"/>
    <w:rsid w:val="003979F2"/>
    <w:rsid w:val="00397D6D"/>
    <w:rsid w:val="00397D99"/>
    <w:rsid w:val="003A017B"/>
    <w:rsid w:val="003A021D"/>
    <w:rsid w:val="003A04CC"/>
    <w:rsid w:val="003A0684"/>
    <w:rsid w:val="003A06D7"/>
    <w:rsid w:val="003A0B95"/>
    <w:rsid w:val="003A0D66"/>
    <w:rsid w:val="003A13B7"/>
    <w:rsid w:val="003A190B"/>
    <w:rsid w:val="003A197F"/>
    <w:rsid w:val="003A2245"/>
    <w:rsid w:val="003A27A9"/>
    <w:rsid w:val="003A2B7A"/>
    <w:rsid w:val="003A2BDF"/>
    <w:rsid w:val="003A2C98"/>
    <w:rsid w:val="003A3199"/>
    <w:rsid w:val="003A333A"/>
    <w:rsid w:val="003A4AD5"/>
    <w:rsid w:val="003A568C"/>
    <w:rsid w:val="003A654E"/>
    <w:rsid w:val="003A67EB"/>
    <w:rsid w:val="003A6C64"/>
    <w:rsid w:val="003A705E"/>
    <w:rsid w:val="003A7107"/>
    <w:rsid w:val="003A71B6"/>
    <w:rsid w:val="003A72CD"/>
    <w:rsid w:val="003A72D7"/>
    <w:rsid w:val="003B05BF"/>
    <w:rsid w:val="003B09FC"/>
    <w:rsid w:val="003B0C46"/>
    <w:rsid w:val="003B116F"/>
    <w:rsid w:val="003B1574"/>
    <w:rsid w:val="003B18E3"/>
    <w:rsid w:val="003B1A6E"/>
    <w:rsid w:val="003B20F6"/>
    <w:rsid w:val="003B242D"/>
    <w:rsid w:val="003B3196"/>
    <w:rsid w:val="003B36E3"/>
    <w:rsid w:val="003B3B6A"/>
    <w:rsid w:val="003B3ED5"/>
    <w:rsid w:val="003B4488"/>
    <w:rsid w:val="003B46BB"/>
    <w:rsid w:val="003B492B"/>
    <w:rsid w:val="003B50A1"/>
    <w:rsid w:val="003B5378"/>
    <w:rsid w:val="003B5579"/>
    <w:rsid w:val="003B582D"/>
    <w:rsid w:val="003B5B1A"/>
    <w:rsid w:val="003B5DF5"/>
    <w:rsid w:val="003B5F0F"/>
    <w:rsid w:val="003B6284"/>
    <w:rsid w:val="003B6D76"/>
    <w:rsid w:val="003B7D20"/>
    <w:rsid w:val="003C0CDB"/>
    <w:rsid w:val="003C0FB7"/>
    <w:rsid w:val="003C1328"/>
    <w:rsid w:val="003C1C21"/>
    <w:rsid w:val="003C1D6D"/>
    <w:rsid w:val="003C2ED4"/>
    <w:rsid w:val="003C30A8"/>
    <w:rsid w:val="003C3313"/>
    <w:rsid w:val="003C3458"/>
    <w:rsid w:val="003C48DB"/>
    <w:rsid w:val="003C4917"/>
    <w:rsid w:val="003C49A6"/>
    <w:rsid w:val="003C4A62"/>
    <w:rsid w:val="003C5490"/>
    <w:rsid w:val="003C5E51"/>
    <w:rsid w:val="003C7097"/>
    <w:rsid w:val="003D03BC"/>
    <w:rsid w:val="003D05B8"/>
    <w:rsid w:val="003D0766"/>
    <w:rsid w:val="003D0C90"/>
    <w:rsid w:val="003D11EF"/>
    <w:rsid w:val="003D12DD"/>
    <w:rsid w:val="003D136F"/>
    <w:rsid w:val="003D215B"/>
    <w:rsid w:val="003D2B7A"/>
    <w:rsid w:val="003D3887"/>
    <w:rsid w:val="003D397C"/>
    <w:rsid w:val="003D398D"/>
    <w:rsid w:val="003D3CF9"/>
    <w:rsid w:val="003D3E7A"/>
    <w:rsid w:val="003D3EBD"/>
    <w:rsid w:val="003D4524"/>
    <w:rsid w:val="003D452E"/>
    <w:rsid w:val="003D4612"/>
    <w:rsid w:val="003D4B12"/>
    <w:rsid w:val="003D4C84"/>
    <w:rsid w:val="003D4C97"/>
    <w:rsid w:val="003D4E55"/>
    <w:rsid w:val="003D59EC"/>
    <w:rsid w:val="003D645A"/>
    <w:rsid w:val="003D67EC"/>
    <w:rsid w:val="003D6985"/>
    <w:rsid w:val="003D6DF0"/>
    <w:rsid w:val="003D73D3"/>
    <w:rsid w:val="003D7EA6"/>
    <w:rsid w:val="003D7F47"/>
    <w:rsid w:val="003E0084"/>
    <w:rsid w:val="003E114A"/>
    <w:rsid w:val="003E15F3"/>
    <w:rsid w:val="003E1CE1"/>
    <w:rsid w:val="003E1F42"/>
    <w:rsid w:val="003E28EF"/>
    <w:rsid w:val="003E2B6A"/>
    <w:rsid w:val="003E2BFB"/>
    <w:rsid w:val="003E2C7E"/>
    <w:rsid w:val="003E2C8A"/>
    <w:rsid w:val="003E2CE6"/>
    <w:rsid w:val="003E45F0"/>
    <w:rsid w:val="003E50BB"/>
    <w:rsid w:val="003E5758"/>
    <w:rsid w:val="003E596A"/>
    <w:rsid w:val="003E599F"/>
    <w:rsid w:val="003E5E47"/>
    <w:rsid w:val="003E5F4F"/>
    <w:rsid w:val="003E60B4"/>
    <w:rsid w:val="003E6A2F"/>
    <w:rsid w:val="003E6CE0"/>
    <w:rsid w:val="003E767B"/>
    <w:rsid w:val="003E7DB3"/>
    <w:rsid w:val="003F03CA"/>
    <w:rsid w:val="003F081E"/>
    <w:rsid w:val="003F0CCF"/>
    <w:rsid w:val="003F1112"/>
    <w:rsid w:val="003F1905"/>
    <w:rsid w:val="003F1D14"/>
    <w:rsid w:val="003F1D53"/>
    <w:rsid w:val="003F1E8B"/>
    <w:rsid w:val="003F21AF"/>
    <w:rsid w:val="003F26EB"/>
    <w:rsid w:val="003F2995"/>
    <w:rsid w:val="003F305B"/>
    <w:rsid w:val="003F318A"/>
    <w:rsid w:val="003F36AC"/>
    <w:rsid w:val="003F3752"/>
    <w:rsid w:val="003F3D4D"/>
    <w:rsid w:val="003F3F3A"/>
    <w:rsid w:val="003F43C8"/>
    <w:rsid w:val="003F43FE"/>
    <w:rsid w:val="003F4A64"/>
    <w:rsid w:val="003F4D3D"/>
    <w:rsid w:val="003F5382"/>
    <w:rsid w:val="003F57F8"/>
    <w:rsid w:val="003F5AA0"/>
    <w:rsid w:val="003F5D6C"/>
    <w:rsid w:val="003F5EE5"/>
    <w:rsid w:val="003F64B7"/>
    <w:rsid w:val="003F671B"/>
    <w:rsid w:val="003F7020"/>
    <w:rsid w:val="003F74CD"/>
    <w:rsid w:val="003F78E1"/>
    <w:rsid w:val="00400305"/>
    <w:rsid w:val="00400495"/>
    <w:rsid w:val="00400921"/>
    <w:rsid w:val="00401183"/>
    <w:rsid w:val="004017DB"/>
    <w:rsid w:val="004020BD"/>
    <w:rsid w:val="004027F5"/>
    <w:rsid w:val="004029F9"/>
    <w:rsid w:val="00403584"/>
    <w:rsid w:val="004036A6"/>
    <w:rsid w:val="004038CF"/>
    <w:rsid w:val="00403DB3"/>
    <w:rsid w:val="004041B7"/>
    <w:rsid w:val="00404AAA"/>
    <w:rsid w:val="00405509"/>
    <w:rsid w:val="0040554E"/>
    <w:rsid w:val="00405CD8"/>
    <w:rsid w:val="00406410"/>
    <w:rsid w:val="0040721D"/>
    <w:rsid w:val="00407603"/>
    <w:rsid w:val="00407972"/>
    <w:rsid w:val="00410578"/>
    <w:rsid w:val="004109C4"/>
    <w:rsid w:val="004110E7"/>
    <w:rsid w:val="00411871"/>
    <w:rsid w:val="00412349"/>
    <w:rsid w:val="00412E55"/>
    <w:rsid w:val="00413540"/>
    <w:rsid w:val="00413DAB"/>
    <w:rsid w:val="00413DF0"/>
    <w:rsid w:val="00413E0A"/>
    <w:rsid w:val="004141F9"/>
    <w:rsid w:val="004147A4"/>
    <w:rsid w:val="00414BD3"/>
    <w:rsid w:val="00415280"/>
    <w:rsid w:val="004153A1"/>
    <w:rsid w:val="0041560A"/>
    <w:rsid w:val="004156A3"/>
    <w:rsid w:val="004159F6"/>
    <w:rsid w:val="00415B72"/>
    <w:rsid w:val="00416115"/>
    <w:rsid w:val="00416671"/>
    <w:rsid w:val="00417A11"/>
    <w:rsid w:val="00417A1D"/>
    <w:rsid w:val="00417B1B"/>
    <w:rsid w:val="00417C79"/>
    <w:rsid w:val="00420739"/>
    <w:rsid w:val="00420F97"/>
    <w:rsid w:val="004212E3"/>
    <w:rsid w:val="004216B5"/>
    <w:rsid w:val="004217E2"/>
    <w:rsid w:val="00421802"/>
    <w:rsid w:val="00421D8F"/>
    <w:rsid w:val="0042273A"/>
    <w:rsid w:val="00422E40"/>
    <w:rsid w:val="0042323F"/>
    <w:rsid w:val="0042437A"/>
    <w:rsid w:val="0042481D"/>
    <w:rsid w:val="00424B05"/>
    <w:rsid w:val="004252E1"/>
    <w:rsid w:val="004254B6"/>
    <w:rsid w:val="0042579B"/>
    <w:rsid w:val="004258BF"/>
    <w:rsid w:val="004263C1"/>
    <w:rsid w:val="00426C3A"/>
    <w:rsid w:val="00426F6B"/>
    <w:rsid w:val="004273C1"/>
    <w:rsid w:val="00427603"/>
    <w:rsid w:val="004300B0"/>
    <w:rsid w:val="00430651"/>
    <w:rsid w:val="004310C8"/>
    <w:rsid w:val="0043156E"/>
    <w:rsid w:val="00432FD3"/>
    <w:rsid w:val="00433510"/>
    <w:rsid w:val="004349BE"/>
    <w:rsid w:val="004354FC"/>
    <w:rsid w:val="00435CAD"/>
    <w:rsid w:val="00436861"/>
    <w:rsid w:val="00436BD0"/>
    <w:rsid w:val="004372AC"/>
    <w:rsid w:val="00437F74"/>
    <w:rsid w:val="0044016F"/>
    <w:rsid w:val="00440228"/>
    <w:rsid w:val="004408D2"/>
    <w:rsid w:val="00440F76"/>
    <w:rsid w:val="004416D2"/>
    <w:rsid w:val="0044200D"/>
    <w:rsid w:val="004426B2"/>
    <w:rsid w:val="00442F96"/>
    <w:rsid w:val="004439FF"/>
    <w:rsid w:val="00445241"/>
    <w:rsid w:val="0044588A"/>
    <w:rsid w:val="00445C22"/>
    <w:rsid w:val="00445D8C"/>
    <w:rsid w:val="004468C6"/>
    <w:rsid w:val="00446913"/>
    <w:rsid w:val="00446F03"/>
    <w:rsid w:val="00447243"/>
    <w:rsid w:val="00447463"/>
    <w:rsid w:val="00447583"/>
    <w:rsid w:val="004504F1"/>
    <w:rsid w:val="00450F34"/>
    <w:rsid w:val="004511EA"/>
    <w:rsid w:val="00452573"/>
    <w:rsid w:val="00452729"/>
    <w:rsid w:val="00453BF7"/>
    <w:rsid w:val="004540ED"/>
    <w:rsid w:val="004544FC"/>
    <w:rsid w:val="00455020"/>
    <w:rsid w:val="004555D9"/>
    <w:rsid w:val="00455D0A"/>
    <w:rsid w:val="00455D2E"/>
    <w:rsid w:val="004568A5"/>
    <w:rsid w:val="00457142"/>
    <w:rsid w:val="004571E2"/>
    <w:rsid w:val="004574A8"/>
    <w:rsid w:val="00457611"/>
    <w:rsid w:val="00457CBF"/>
    <w:rsid w:val="00457FA0"/>
    <w:rsid w:val="004605D9"/>
    <w:rsid w:val="00460A70"/>
    <w:rsid w:val="00461880"/>
    <w:rsid w:val="00461F2E"/>
    <w:rsid w:val="00462086"/>
    <w:rsid w:val="00462147"/>
    <w:rsid w:val="004622F3"/>
    <w:rsid w:val="00462517"/>
    <w:rsid w:val="00463250"/>
    <w:rsid w:val="004636C9"/>
    <w:rsid w:val="00464173"/>
    <w:rsid w:val="00464362"/>
    <w:rsid w:val="004643F1"/>
    <w:rsid w:val="004655B3"/>
    <w:rsid w:val="0046599E"/>
    <w:rsid w:val="00467146"/>
    <w:rsid w:val="00467A72"/>
    <w:rsid w:val="00467DD7"/>
    <w:rsid w:val="00467E4A"/>
    <w:rsid w:val="00467E91"/>
    <w:rsid w:val="00467F1A"/>
    <w:rsid w:val="004706D2"/>
    <w:rsid w:val="00470D6D"/>
    <w:rsid w:val="004711C0"/>
    <w:rsid w:val="0047160E"/>
    <w:rsid w:val="004717E7"/>
    <w:rsid w:val="004719CA"/>
    <w:rsid w:val="00471D4F"/>
    <w:rsid w:val="00471F31"/>
    <w:rsid w:val="00472B89"/>
    <w:rsid w:val="00472F95"/>
    <w:rsid w:val="004731E0"/>
    <w:rsid w:val="004735BB"/>
    <w:rsid w:val="00473D5A"/>
    <w:rsid w:val="00474423"/>
    <w:rsid w:val="00474D4B"/>
    <w:rsid w:val="00475C79"/>
    <w:rsid w:val="00475FEE"/>
    <w:rsid w:val="00476250"/>
    <w:rsid w:val="00476942"/>
    <w:rsid w:val="0047710D"/>
    <w:rsid w:val="004771C4"/>
    <w:rsid w:val="004775A8"/>
    <w:rsid w:val="0047777C"/>
    <w:rsid w:val="00477B08"/>
    <w:rsid w:val="00477CC9"/>
    <w:rsid w:val="0048056C"/>
    <w:rsid w:val="004809CF"/>
    <w:rsid w:val="00480B37"/>
    <w:rsid w:val="00481129"/>
    <w:rsid w:val="00481224"/>
    <w:rsid w:val="00481273"/>
    <w:rsid w:val="004817AB"/>
    <w:rsid w:val="004825D4"/>
    <w:rsid w:val="00482816"/>
    <w:rsid w:val="00483621"/>
    <w:rsid w:val="00483A6B"/>
    <w:rsid w:val="00483D44"/>
    <w:rsid w:val="004851B5"/>
    <w:rsid w:val="004851D0"/>
    <w:rsid w:val="00485782"/>
    <w:rsid w:val="004865FE"/>
    <w:rsid w:val="00486B62"/>
    <w:rsid w:val="00486FAB"/>
    <w:rsid w:val="00487161"/>
    <w:rsid w:val="00490A69"/>
    <w:rsid w:val="004910A3"/>
    <w:rsid w:val="00491776"/>
    <w:rsid w:val="00491B54"/>
    <w:rsid w:val="004922FA"/>
    <w:rsid w:val="004934C9"/>
    <w:rsid w:val="00493B43"/>
    <w:rsid w:val="00493EE4"/>
    <w:rsid w:val="00493FD0"/>
    <w:rsid w:val="0049456E"/>
    <w:rsid w:val="0049506A"/>
    <w:rsid w:val="004950DE"/>
    <w:rsid w:val="00495128"/>
    <w:rsid w:val="0049584A"/>
    <w:rsid w:val="004958B9"/>
    <w:rsid w:val="00495EAF"/>
    <w:rsid w:val="00495EEE"/>
    <w:rsid w:val="0049636E"/>
    <w:rsid w:val="00496AC6"/>
    <w:rsid w:val="00496F7A"/>
    <w:rsid w:val="004971C9"/>
    <w:rsid w:val="004972D0"/>
    <w:rsid w:val="0049745B"/>
    <w:rsid w:val="004975D1"/>
    <w:rsid w:val="004A0BE0"/>
    <w:rsid w:val="004A0D5E"/>
    <w:rsid w:val="004A10C8"/>
    <w:rsid w:val="004A13EB"/>
    <w:rsid w:val="004A2AF3"/>
    <w:rsid w:val="004A2E12"/>
    <w:rsid w:val="004A3233"/>
    <w:rsid w:val="004A3655"/>
    <w:rsid w:val="004A372C"/>
    <w:rsid w:val="004A3C9E"/>
    <w:rsid w:val="004A3E91"/>
    <w:rsid w:val="004A4258"/>
    <w:rsid w:val="004A4E74"/>
    <w:rsid w:val="004A5046"/>
    <w:rsid w:val="004A54BC"/>
    <w:rsid w:val="004A5E1A"/>
    <w:rsid w:val="004A7132"/>
    <w:rsid w:val="004A7162"/>
    <w:rsid w:val="004A7717"/>
    <w:rsid w:val="004B0236"/>
    <w:rsid w:val="004B0795"/>
    <w:rsid w:val="004B0B82"/>
    <w:rsid w:val="004B1081"/>
    <w:rsid w:val="004B10D2"/>
    <w:rsid w:val="004B1341"/>
    <w:rsid w:val="004B1C45"/>
    <w:rsid w:val="004B215C"/>
    <w:rsid w:val="004B26AB"/>
    <w:rsid w:val="004B2D49"/>
    <w:rsid w:val="004B2FCE"/>
    <w:rsid w:val="004B325D"/>
    <w:rsid w:val="004B327D"/>
    <w:rsid w:val="004B380A"/>
    <w:rsid w:val="004B43B8"/>
    <w:rsid w:val="004B4BB5"/>
    <w:rsid w:val="004B53F5"/>
    <w:rsid w:val="004B6274"/>
    <w:rsid w:val="004B64C8"/>
    <w:rsid w:val="004B6624"/>
    <w:rsid w:val="004B680C"/>
    <w:rsid w:val="004B6C2E"/>
    <w:rsid w:val="004B7E29"/>
    <w:rsid w:val="004C0141"/>
    <w:rsid w:val="004C01A2"/>
    <w:rsid w:val="004C0CFF"/>
    <w:rsid w:val="004C1035"/>
    <w:rsid w:val="004C142E"/>
    <w:rsid w:val="004C24B1"/>
    <w:rsid w:val="004C28D3"/>
    <w:rsid w:val="004C2A9D"/>
    <w:rsid w:val="004C316E"/>
    <w:rsid w:val="004C3233"/>
    <w:rsid w:val="004C32C9"/>
    <w:rsid w:val="004C34EE"/>
    <w:rsid w:val="004C419A"/>
    <w:rsid w:val="004C4417"/>
    <w:rsid w:val="004C454B"/>
    <w:rsid w:val="004C4583"/>
    <w:rsid w:val="004C4AC0"/>
    <w:rsid w:val="004C5352"/>
    <w:rsid w:val="004C566A"/>
    <w:rsid w:val="004C6BDF"/>
    <w:rsid w:val="004C7382"/>
    <w:rsid w:val="004C7DB8"/>
    <w:rsid w:val="004D0045"/>
    <w:rsid w:val="004D0545"/>
    <w:rsid w:val="004D0553"/>
    <w:rsid w:val="004D0947"/>
    <w:rsid w:val="004D103A"/>
    <w:rsid w:val="004D1483"/>
    <w:rsid w:val="004D1D06"/>
    <w:rsid w:val="004D20E7"/>
    <w:rsid w:val="004D3421"/>
    <w:rsid w:val="004D3F60"/>
    <w:rsid w:val="004D4104"/>
    <w:rsid w:val="004D4176"/>
    <w:rsid w:val="004D47D2"/>
    <w:rsid w:val="004D5179"/>
    <w:rsid w:val="004D56A5"/>
    <w:rsid w:val="004D5887"/>
    <w:rsid w:val="004D5D9F"/>
    <w:rsid w:val="004D6851"/>
    <w:rsid w:val="004D711E"/>
    <w:rsid w:val="004D71D0"/>
    <w:rsid w:val="004D7DEE"/>
    <w:rsid w:val="004E0351"/>
    <w:rsid w:val="004E0827"/>
    <w:rsid w:val="004E0E1D"/>
    <w:rsid w:val="004E224F"/>
    <w:rsid w:val="004E278A"/>
    <w:rsid w:val="004E27AB"/>
    <w:rsid w:val="004E2F75"/>
    <w:rsid w:val="004E3A43"/>
    <w:rsid w:val="004E42C0"/>
    <w:rsid w:val="004E4548"/>
    <w:rsid w:val="004E497B"/>
    <w:rsid w:val="004E515C"/>
    <w:rsid w:val="004E596D"/>
    <w:rsid w:val="004E5C66"/>
    <w:rsid w:val="004E5D76"/>
    <w:rsid w:val="004E6FD3"/>
    <w:rsid w:val="004E7A4C"/>
    <w:rsid w:val="004E7FED"/>
    <w:rsid w:val="004F0D24"/>
    <w:rsid w:val="004F12FB"/>
    <w:rsid w:val="004F178E"/>
    <w:rsid w:val="004F20A8"/>
    <w:rsid w:val="004F219F"/>
    <w:rsid w:val="004F2C72"/>
    <w:rsid w:val="004F2D06"/>
    <w:rsid w:val="004F3110"/>
    <w:rsid w:val="004F4E3D"/>
    <w:rsid w:val="004F53CD"/>
    <w:rsid w:val="004F5615"/>
    <w:rsid w:val="004F5E74"/>
    <w:rsid w:val="004F60B1"/>
    <w:rsid w:val="004F6394"/>
    <w:rsid w:val="004F68B0"/>
    <w:rsid w:val="004F6C34"/>
    <w:rsid w:val="004F7821"/>
    <w:rsid w:val="004F785F"/>
    <w:rsid w:val="004F79C2"/>
    <w:rsid w:val="005005F4"/>
    <w:rsid w:val="00500AA2"/>
    <w:rsid w:val="00500CFE"/>
    <w:rsid w:val="00500D73"/>
    <w:rsid w:val="00500F45"/>
    <w:rsid w:val="00501213"/>
    <w:rsid w:val="00501ADC"/>
    <w:rsid w:val="00501B23"/>
    <w:rsid w:val="00501B99"/>
    <w:rsid w:val="005020E1"/>
    <w:rsid w:val="0050232B"/>
    <w:rsid w:val="00502C9A"/>
    <w:rsid w:val="00503561"/>
    <w:rsid w:val="005037D2"/>
    <w:rsid w:val="00503905"/>
    <w:rsid w:val="00503915"/>
    <w:rsid w:val="00503C32"/>
    <w:rsid w:val="005043BC"/>
    <w:rsid w:val="00504B57"/>
    <w:rsid w:val="00504C69"/>
    <w:rsid w:val="00504D32"/>
    <w:rsid w:val="0050539F"/>
    <w:rsid w:val="0050575E"/>
    <w:rsid w:val="005059C0"/>
    <w:rsid w:val="00506256"/>
    <w:rsid w:val="00506A11"/>
    <w:rsid w:val="00507116"/>
    <w:rsid w:val="00507167"/>
    <w:rsid w:val="00507258"/>
    <w:rsid w:val="00507547"/>
    <w:rsid w:val="005077EF"/>
    <w:rsid w:val="00507C23"/>
    <w:rsid w:val="00507DC8"/>
    <w:rsid w:val="00507E99"/>
    <w:rsid w:val="00510164"/>
    <w:rsid w:val="00510236"/>
    <w:rsid w:val="00510A38"/>
    <w:rsid w:val="00510AC2"/>
    <w:rsid w:val="00510D26"/>
    <w:rsid w:val="00511513"/>
    <w:rsid w:val="00511B75"/>
    <w:rsid w:val="00511C0B"/>
    <w:rsid w:val="00511CCC"/>
    <w:rsid w:val="0051239D"/>
    <w:rsid w:val="005127D7"/>
    <w:rsid w:val="00512BDF"/>
    <w:rsid w:val="0051304B"/>
    <w:rsid w:val="0051313D"/>
    <w:rsid w:val="0051363A"/>
    <w:rsid w:val="005137E1"/>
    <w:rsid w:val="00513C39"/>
    <w:rsid w:val="00513DD0"/>
    <w:rsid w:val="005143B0"/>
    <w:rsid w:val="00514767"/>
    <w:rsid w:val="00514843"/>
    <w:rsid w:val="00514D0A"/>
    <w:rsid w:val="0051545E"/>
    <w:rsid w:val="0051653E"/>
    <w:rsid w:val="00516EB5"/>
    <w:rsid w:val="00516F21"/>
    <w:rsid w:val="00517AC6"/>
    <w:rsid w:val="005200F9"/>
    <w:rsid w:val="00520A9E"/>
    <w:rsid w:val="00520F18"/>
    <w:rsid w:val="0052137E"/>
    <w:rsid w:val="005215AD"/>
    <w:rsid w:val="00522594"/>
    <w:rsid w:val="005226A7"/>
    <w:rsid w:val="00523113"/>
    <w:rsid w:val="005237B2"/>
    <w:rsid w:val="00524253"/>
    <w:rsid w:val="005242BE"/>
    <w:rsid w:val="0052432B"/>
    <w:rsid w:val="0052439B"/>
    <w:rsid w:val="00524B11"/>
    <w:rsid w:val="00524E46"/>
    <w:rsid w:val="005250A9"/>
    <w:rsid w:val="005250B4"/>
    <w:rsid w:val="0052599C"/>
    <w:rsid w:val="00525C09"/>
    <w:rsid w:val="00525C0E"/>
    <w:rsid w:val="0052601E"/>
    <w:rsid w:val="00526499"/>
    <w:rsid w:val="0052706F"/>
    <w:rsid w:val="00527A49"/>
    <w:rsid w:val="0053019B"/>
    <w:rsid w:val="005301B3"/>
    <w:rsid w:val="00530835"/>
    <w:rsid w:val="00530D72"/>
    <w:rsid w:val="00531777"/>
    <w:rsid w:val="005317B6"/>
    <w:rsid w:val="00531C36"/>
    <w:rsid w:val="00532502"/>
    <w:rsid w:val="00532728"/>
    <w:rsid w:val="005328E9"/>
    <w:rsid w:val="0053305E"/>
    <w:rsid w:val="00533E13"/>
    <w:rsid w:val="00534C83"/>
    <w:rsid w:val="00534F83"/>
    <w:rsid w:val="00535C1F"/>
    <w:rsid w:val="005363F5"/>
    <w:rsid w:val="00536C32"/>
    <w:rsid w:val="00536FF8"/>
    <w:rsid w:val="00537898"/>
    <w:rsid w:val="00537EC2"/>
    <w:rsid w:val="00537F06"/>
    <w:rsid w:val="00537FFE"/>
    <w:rsid w:val="005409E9"/>
    <w:rsid w:val="00540E43"/>
    <w:rsid w:val="00540FBA"/>
    <w:rsid w:val="00541023"/>
    <w:rsid w:val="005416B6"/>
    <w:rsid w:val="00542A7E"/>
    <w:rsid w:val="00542ABC"/>
    <w:rsid w:val="005438B5"/>
    <w:rsid w:val="00543A0B"/>
    <w:rsid w:val="00544B50"/>
    <w:rsid w:val="00544FB0"/>
    <w:rsid w:val="005457F8"/>
    <w:rsid w:val="005459AA"/>
    <w:rsid w:val="00545BC8"/>
    <w:rsid w:val="00545D2E"/>
    <w:rsid w:val="00545D48"/>
    <w:rsid w:val="00546088"/>
    <w:rsid w:val="005479E9"/>
    <w:rsid w:val="00547A10"/>
    <w:rsid w:val="00547C81"/>
    <w:rsid w:val="00550079"/>
    <w:rsid w:val="005513B0"/>
    <w:rsid w:val="0055186A"/>
    <w:rsid w:val="005518CF"/>
    <w:rsid w:val="00551A36"/>
    <w:rsid w:val="005522DA"/>
    <w:rsid w:val="00552354"/>
    <w:rsid w:val="00552547"/>
    <w:rsid w:val="00552682"/>
    <w:rsid w:val="00552841"/>
    <w:rsid w:val="00552A87"/>
    <w:rsid w:val="00552EEF"/>
    <w:rsid w:val="00553259"/>
    <w:rsid w:val="005547A9"/>
    <w:rsid w:val="00554B25"/>
    <w:rsid w:val="00554CFE"/>
    <w:rsid w:val="00556510"/>
    <w:rsid w:val="00556831"/>
    <w:rsid w:val="00556DF5"/>
    <w:rsid w:val="00556EB3"/>
    <w:rsid w:val="00556F94"/>
    <w:rsid w:val="00560700"/>
    <w:rsid w:val="00560CDB"/>
    <w:rsid w:val="00560ED4"/>
    <w:rsid w:val="00561013"/>
    <w:rsid w:val="00561381"/>
    <w:rsid w:val="0056165D"/>
    <w:rsid w:val="00561762"/>
    <w:rsid w:val="00561F38"/>
    <w:rsid w:val="00561F5A"/>
    <w:rsid w:val="005621B6"/>
    <w:rsid w:val="00562D2A"/>
    <w:rsid w:val="00562D5D"/>
    <w:rsid w:val="00562E89"/>
    <w:rsid w:val="00562FC9"/>
    <w:rsid w:val="00563048"/>
    <w:rsid w:val="00563E90"/>
    <w:rsid w:val="0056455F"/>
    <w:rsid w:val="005645F5"/>
    <w:rsid w:val="00564CE6"/>
    <w:rsid w:val="005651D3"/>
    <w:rsid w:val="00565C56"/>
    <w:rsid w:val="00566084"/>
    <w:rsid w:val="00567247"/>
    <w:rsid w:val="00567B77"/>
    <w:rsid w:val="00567D92"/>
    <w:rsid w:val="00567F36"/>
    <w:rsid w:val="00570838"/>
    <w:rsid w:val="00571093"/>
    <w:rsid w:val="005714A3"/>
    <w:rsid w:val="00571945"/>
    <w:rsid w:val="005723AC"/>
    <w:rsid w:val="00572DE1"/>
    <w:rsid w:val="00573039"/>
    <w:rsid w:val="0057344E"/>
    <w:rsid w:val="00573FFE"/>
    <w:rsid w:val="00574123"/>
    <w:rsid w:val="00574240"/>
    <w:rsid w:val="00574517"/>
    <w:rsid w:val="0057453D"/>
    <w:rsid w:val="00574789"/>
    <w:rsid w:val="00574806"/>
    <w:rsid w:val="0057619D"/>
    <w:rsid w:val="00576665"/>
    <w:rsid w:val="0057696A"/>
    <w:rsid w:val="00576F30"/>
    <w:rsid w:val="0057731B"/>
    <w:rsid w:val="00577425"/>
    <w:rsid w:val="00577BBE"/>
    <w:rsid w:val="0058044C"/>
    <w:rsid w:val="00580EF5"/>
    <w:rsid w:val="005813EE"/>
    <w:rsid w:val="00581C50"/>
    <w:rsid w:val="00581C83"/>
    <w:rsid w:val="005820CF"/>
    <w:rsid w:val="0058295C"/>
    <w:rsid w:val="005835EE"/>
    <w:rsid w:val="00583904"/>
    <w:rsid w:val="005839E0"/>
    <w:rsid w:val="00583AF8"/>
    <w:rsid w:val="0058435C"/>
    <w:rsid w:val="005849F7"/>
    <w:rsid w:val="00584C72"/>
    <w:rsid w:val="005850CB"/>
    <w:rsid w:val="00585459"/>
    <w:rsid w:val="0058572B"/>
    <w:rsid w:val="00585CCD"/>
    <w:rsid w:val="00585DD3"/>
    <w:rsid w:val="00586727"/>
    <w:rsid w:val="00586DC3"/>
    <w:rsid w:val="0058718D"/>
    <w:rsid w:val="005877D7"/>
    <w:rsid w:val="00590D30"/>
    <w:rsid w:val="00590F51"/>
    <w:rsid w:val="00590F62"/>
    <w:rsid w:val="00591904"/>
    <w:rsid w:val="005926E9"/>
    <w:rsid w:val="0059291E"/>
    <w:rsid w:val="005936DD"/>
    <w:rsid w:val="005936F2"/>
    <w:rsid w:val="00593ACA"/>
    <w:rsid w:val="0059455C"/>
    <w:rsid w:val="005947AA"/>
    <w:rsid w:val="005948AE"/>
    <w:rsid w:val="00594D90"/>
    <w:rsid w:val="00594EBC"/>
    <w:rsid w:val="0059518E"/>
    <w:rsid w:val="00596525"/>
    <w:rsid w:val="0059697F"/>
    <w:rsid w:val="00596988"/>
    <w:rsid w:val="00596F25"/>
    <w:rsid w:val="005A0223"/>
    <w:rsid w:val="005A09C4"/>
    <w:rsid w:val="005A0E18"/>
    <w:rsid w:val="005A0F84"/>
    <w:rsid w:val="005A1264"/>
    <w:rsid w:val="005A1F65"/>
    <w:rsid w:val="005A1FFF"/>
    <w:rsid w:val="005A259E"/>
    <w:rsid w:val="005A2619"/>
    <w:rsid w:val="005A2AB5"/>
    <w:rsid w:val="005A3CD3"/>
    <w:rsid w:val="005A4588"/>
    <w:rsid w:val="005A4A68"/>
    <w:rsid w:val="005A519E"/>
    <w:rsid w:val="005A59AB"/>
    <w:rsid w:val="005A5AD0"/>
    <w:rsid w:val="005A636A"/>
    <w:rsid w:val="005A7437"/>
    <w:rsid w:val="005A7851"/>
    <w:rsid w:val="005A7E76"/>
    <w:rsid w:val="005B027B"/>
    <w:rsid w:val="005B0855"/>
    <w:rsid w:val="005B0B4B"/>
    <w:rsid w:val="005B188F"/>
    <w:rsid w:val="005B18CD"/>
    <w:rsid w:val="005B1F5B"/>
    <w:rsid w:val="005B208E"/>
    <w:rsid w:val="005B23C7"/>
    <w:rsid w:val="005B27BD"/>
    <w:rsid w:val="005B2C59"/>
    <w:rsid w:val="005B3090"/>
    <w:rsid w:val="005B33C8"/>
    <w:rsid w:val="005B3E4C"/>
    <w:rsid w:val="005B4019"/>
    <w:rsid w:val="005B43DB"/>
    <w:rsid w:val="005B47B3"/>
    <w:rsid w:val="005B4844"/>
    <w:rsid w:val="005B50A4"/>
    <w:rsid w:val="005B54F9"/>
    <w:rsid w:val="005B5532"/>
    <w:rsid w:val="005B599A"/>
    <w:rsid w:val="005B5D3E"/>
    <w:rsid w:val="005B60A5"/>
    <w:rsid w:val="005B6E2E"/>
    <w:rsid w:val="005B700F"/>
    <w:rsid w:val="005B708D"/>
    <w:rsid w:val="005B70F0"/>
    <w:rsid w:val="005B7214"/>
    <w:rsid w:val="005B7A17"/>
    <w:rsid w:val="005C0827"/>
    <w:rsid w:val="005C140F"/>
    <w:rsid w:val="005C19C8"/>
    <w:rsid w:val="005C1B77"/>
    <w:rsid w:val="005C1C4A"/>
    <w:rsid w:val="005C1E3E"/>
    <w:rsid w:val="005C256C"/>
    <w:rsid w:val="005C2577"/>
    <w:rsid w:val="005C28DA"/>
    <w:rsid w:val="005C3514"/>
    <w:rsid w:val="005C3A54"/>
    <w:rsid w:val="005C3FA8"/>
    <w:rsid w:val="005C425E"/>
    <w:rsid w:val="005C5165"/>
    <w:rsid w:val="005C52DB"/>
    <w:rsid w:val="005C53D8"/>
    <w:rsid w:val="005C59A2"/>
    <w:rsid w:val="005C69FF"/>
    <w:rsid w:val="005C76B3"/>
    <w:rsid w:val="005C7813"/>
    <w:rsid w:val="005C7925"/>
    <w:rsid w:val="005D015B"/>
    <w:rsid w:val="005D0C0B"/>
    <w:rsid w:val="005D0D53"/>
    <w:rsid w:val="005D0F25"/>
    <w:rsid w:val="005D17CB"/>
    <w:rsid w:val="005D1FB3"/>
    <w:rsid w:val="005D20A0"/>
    <w:rsid w:val="005D2125"/>
    <w:rsid w:val="005D22B4"/>
    <w:rsid w:val="005D2E3B"/>
    <w:rsid w:val="005D3A8D"/>
    <w:rsid w:val="005D4F0A"/>
    <w:rsid w:val="005D4FA1"/>
    <w:rsid w:val="005D525D"/>
    <w:rsid w:val="005D552B"/>
    <w:rsid w:val="005D5A31"/>
    <w:rsid w:val="005D5ED5"/>
    <w:rsid w:val="005D6A6C"/>
    <w:rsid w:val="005D74D8"/>
    <w:rsid w:val="005D79CE"/>
    <w:rsid w:val="005D7C45"/>
    <w:rsid w:val="005E02A4"/>
    <w:rsid w:val="005E0B2C"/>
    <w:rsid w:val="005E16F5"/>
    <w:rsid w:val="005E1B92"/>
    <w:rsid w:val="005E1DB5"/>
    <w:rsid w:val="005E236D"/>
    <w:rsid w:val="005E2CB5"/>
    <w:rsid w:val="005E2D10"/>
    <w:rsid w:val="005E332B"/>
    <w:rsid w:val="005E3833"/>
    <w:rsid w:val="005E41DD"/>
    <w:rsid w:val="005E4271"/>
    <w:rsid w:val="005E49D5"/>
    <w:rsid w:val="005E4B17"/>
    <w:rsid w:val="005E4EFD"/>
    <w:rsid w:val="005E50CF"/>
    <w:rsid w:val="005E55DE"/>
    <w:rsid w:val="005E597C"/>
    <w:rsid w:val="005E6375"/>
    <w:rsid w:val="005E65AA"/>
    <w:rsid w:val="005E698B"/>
    <w:rsid w:val="005F0963"/>
    <w:rsid w:val="005F096F"/>
    <w:rsid w:val="005F1424"/>
    <w:rsid w:val="005F1FBC"/>
    <w:rsid w:val="005F2A18"/>
    <w:rsid w:val="005F3A19"/>
    <w:rsid w:val="005F3FAB"/>
    <w:rsid w:val="005F518B"/>
    <w:rsid w:val="005F5329"/>
    <w:rsid w:val="005F6105"/>
    <w:rsid w:val="005F6168"/>
    <w:rsid w:val="005F6476"/>
    <w:rsid w:val="005F6558"/>
    <w:rsid w:val="005F750D"/>
    <w:rsid w:val="005F7C8B"/>
    <w:rsid w:val="005F7C9B"/>
    <w:rsid w:val="006000CF"/>
    <w:rsid w:val="00600148"/>
    <w:rsid w:val="00600AE0"/>
    <w:rsid w:val="0060112F"/>
    <w:rsid w:val="006026FD"/>
    <w:rsid w:val="006027FF"/>
    <w:rsid w:val="006030D7"/>
    <w:rsid w:val="006031E7"/>
    <w:rsid w:val="00603927"/>
    <w:rsid w:val="00603D03"/>
    <w:rsid w:val="00603D35"/>
    <w:rsid w:val="006042D4"/>
    <w:rsid w:val="00604A1E"/>
    <w:rsid w:val="006050C2"/>
    <w:rsid w:val="0060556E"/>
    <w:rsid w:val="0060581C"/>
    <w:rsid w:val="0060588E"/>
    <w:rsid w:val="006059FF"/>
    <w:rsid w:val="00605CBC"/>
    <w:rsid w:val="00606226"/>
    <w:rsid w:val="006067D8"/>
    <w:rsid w:val="00606A43"/>
    <w:rsid w:val="00607444"/>
    <w:rsid w:val="00607821"/>
    <w:rsid w:val="00607EE7"/>
    <w:rsid w:val="00610057"/>
    <w:rsid w:val="00610124"/>
    <w:rsid w:val="00610730"/>
    <w:rsid w:val="00610778"/>
    <w:rsid w:val="00610FFC"/>
    <w:rsid w:val="00613831"/>
    <w:rsid w:val="00613F96"/>
    <w:rsid w:val="00614719"/>
    <w:rsid w:val="00614989"/>
    <w:rsid w:val="006151F5"/>
    <w:rsid w:val="00615263"/>
    <w:rsid w:val="00615ABA"/>
    <w:rsid w:val="00615EE5"/>
    <w:rsid w:val="00615F4F"/>
    <w:rsid w:val="00616E8B"/>
    <w:rsid w:val="006171CF"/>
    <w:rsid w:val="00617B2F"/>
    <w:rsid w:val="00617DDE"/>
    <w:rsid w:val="00620271"/>
    <w:rsid w:val="0062063C"/>
    <w:rsid w:val="00620684"/>
    <w:rsid w:val="00620FAC"/>
    <w:rsid w:val="00621AB7"/>
    <w:rsid w:val="0062284D"/>
    <w:rsid w:val="00623D6E"/>
    <w:rsid w:val="006246D4"/>
    <w:rsid w:val="00624E6A"/>
    <w:rsid w:val="006252CE"/>
    <w:rsid w:val="006255D7"/>
    <w:rsid w:val="006258D4"/>
    <w:rsid w:val="00625973"/>
    <w:rsid w:val="00626248"/>
    <w:rsid w:val="00626428"/>
    <w:rsid w:val="00626B8E"/>
    <w:rsid w:val="00626B91"/>
    <w:rsid w:val="00626C62"/>
    <w:rsid w:val="00627347"/>
    <w:rsid w:val="00627607"/>
    <w:rsid w:val="00630AD4"/>
    <w:rsid w:val="0063145E"/>
    <w:rsid w:val="006316C8"/>
    <w:rsid w:val="00631880"/>
    <w:rsid w:val="00631AA6"/>
    <w:rsid w:val="006321D2"/>
    <w:rsid w:val="0063228E"/>
    <w:rsid w:val="006329AC"/>
    <w:rsid w:val="006334B8"/>
    <w:rsid w:val="0063366A"/>
    <w:rsid w:val="0063473E"/>
    <w:rsid w:val="00634A3D"/>
    <w:rsid w:val="0063589E"/>
    <w:rsid w:val="006358EB"/>
    <w:rsid w:val="006359F2"/>
    <w:rsid w:val="006373BD"/>
    <w:rsid w:val="006375B7"/>
    <w:rsid w:val="00640966"/>
    <w:rsid w:val="00640BB9"/>
    <w:rsid w:val="0064145E"/>
    <w:rsid w:val="00641AF4"/>
    <w:rsid w:val="0064261B"/>
    <w:rsid w:val="006428A4"/>
    <w:rsid w:val="00642E36"/>
    <w:rsid w:val="0064397D"/>
    <w:rsid w:val="00643997"/>
    <w:rsid w:val="00643E0D"/>
    <w:rsid w:val="006450E0"/>
    <w:rsid w:val="0064512F"/>
    <w:rsid w:val="00645421"/>
    <w:rsid w:val="00645FE2"/>
    <w:rsid w:val="00646A49"/>
    <w:rsid w:val="006470FC"/>
    <w:rsid w:val="006475D4"/>
    <w:rsid w:val="00647EB6"/>
    <w:rsid w:val="0065062C"/>
    <w:rsid w:val="00650B2B"/>
    <w:rsid w:val="00650FBB"/>
    <w:rsid w:val="00651C53"/>
    <w:rsid w:val="0065302E"/>
    <w:rsid w:val="006531F2"/>
    <w:rsid w:val="006533F3"/>
    <w:rsid w:val="006543E3"/>
    <w:rsid w:val="00654837"/>
    <w:rsid w:val="006553DA"/>
    <w:rsid w:val="00655465"/>
    <w:rsid w:val="00655D05"/>
    <w:rsid w:val="00656562"/>
    <w:rsid w:val="006569E7"/>
    <w:rsid w:val="00656BAD"/>
    <w:rsid w:val="0065772B"/>
    <w:rsid w:val="0065784F"/>
    <w:rsid w:val="00657E50"/>
    <w:rsid w:val="00660137"/>
    <w:rsid w:val="00660AE1"/>
    <w:rsid w:val="00661AB1"/>
    <w:rsid w:val="0066223C"/>
    <w:rsid w:val="00662294"/>
    <w:rsid w:val="006622FC"/>
    <w:rsid w:val="0066265A"/>
    <w:rsid w:val="00662CE4"/>
    <w:rsid w:val="00662D58"/>
    <w:rsid w:val="00662E15"/>
    <w:rsid w:val="00662E29"/>
    <w:rsid w:val="00663632"/>
    <w:rsid w:val="0066370B"/>
    <w:rsid w:val="00663CFA"/>
    <w:rsid w:val="006640FC"/>
    <w:rsid w:val="006644AF"/>
    <w:rsid w:val="006646C8"/>
    <w:rsid w:val="00664AB2"/>
    <w:rsid w:val="00664FDB"/>
    <w:rsid w:val="0066565F"/>
    <w:rsid w:val="00666494"/>
    <w:rsid w:val="00666860"/>
    <w:rsid w:val="00666A66"/>
    <w:rsid w:val="00667BA2"/>
    <w:rsid w:val="00670B67"/>
    <w:rsid w:val="00670D09"/>
    <w:rsid w:val="00670D28"/>
    <w:rsid w:val="006724B8"/>
    <w:rsid w:val="00673199"/>
    <w:rsid w:val="006743D8"/>
    <w:rsid w:val="00674602"/>
    <w:rsid w:val="00674AF9"/>
    <w:rsid w:val="00674C91"/>
    <w:rsid w:val="00674CE1"/>
    <w:rsid w:val="00674D87"/>
    <w:rsid w:val="006756B3"/>
    <w:rsid w:val="0067593D"/>
    <w:rsid w:val="00675DDE"/>
    <w:rsid w:val="006764FF"/>
    <w:rsid w:val="00677C08"/>
    <w:rsid w:val="00680179"/>
    <w:rsid w:val="00681102"/>
    <w:rsid w:val="00682AD8"/>
    <w:rsid w:val="00682F3A"/>
    <w:rsid w:val="0068347E"/>
    <w:rsid w:val="00683826"/>
    <w:rsid w:val="00683F12"/>
    <w:rsid w:val="00683FCB"/>
    <w:rsid w:val="00684A98"/>
    <w:rsid w:val="00684C9F"/>
    <w:rsid w:val="00684CCA"/>
    <w:rsid w:val="0068537B"/>
    <w:rsid w:val="0068600D"/>
    <w:rsid w:val="0068613D"/>
    <w:rsid w:val="00686216"/>
    <w:rsid w:val="0068631F"/>
    <w:rsid w:val="00686322"/>
    <w:rsid w:val="00686588"/>
    <w:rsid w:val="0068686E"/>
    <w:rsid w:val="00686AB9"/>
    <w:rsid w:val="00687CED"/>
    <w:rsid w:val="006909C0"/>
    <w:rsid w:val="00690FCD"/>
    <w:rsid w:val="0069105C"/>
    <w:rsid w:val="006915EA"/>
    <w:rsid w:val="00691ADF"/>
    <w:rsid w:val="00692629"/>
    <w:rsid w:val="00692F25"/>
    <w:rsid w:val="0069334A"/>
    <w:rsid w:val="00693464"/>
    <w:rsid w:val="006936C5"/>
    <w:rsid w:val="00693CA1"/>
    <w:rsid w:val="00693D5D"/>
    <w:rsid w:val="00694298"/>
    <w:rsid w:val="006955AC"/>
    <w:rsid w:val="0069638C"/>
    <w:rsid w:val="006969A7"/>
    <w:rsid w:val="00696A05"/>
    <w:rsid w:val="00696CB2"/>
    <w:rsid w:val="0069722C"/>
    <w:rsid w:val="006A08DB"/>
    <w:rsid w:val="006A0C52"/>
    <w:rsid w:val="006A0D6C"/>
    <w:rsid w:val="006A15BA"/>
    <w:rsid w:val="006A1608"/>
    <w:rsid w:val="006A1CD2"/>
    <w:rsid w:val="006A3708"/>
    <w:rsid w:val="006A3930"/>
    <w:rsid w:val="006A3994"/>
    <w:rsid w:val="006A3E61"/>
    <w:rsid w:val="006A40DA"/>
    <w:rsid w:val="006A51E0"/>
    <w:rsid w:val="006A57FD"/>
    <w:rsid w:val="006A62F7"/>
    <w:rsid w:val="006A6E8B"/>
    <w:rsid w:val="006A74D7"/>
    <w:rsid w:val="006A7518"/>
    <w:rsid w:val="006A782E"/>
    <w:rsid w:val="006B0B12"/>
    <w:rsid w:val="006B1939"/>
    <w:rsid w:val="006B1D6D"/>
    <w:rsid w:val="006B2181"/>
    <w:rsid w:val="006B221F"/>
    <w:rsid w:val="006B25CC"/>
    <w:rsid w:val="006B2808"/>
    <w:rsid w:val="006B2A04"/>
    <w:rsid w:val="006B3B14"/>
    <w:rsid w:val="006B3DF1"/>
    <w:rsid w:val="006B402C"/>
    <w:rsid w:val="006B4F54"/>
    <w:rsid w:val="006B5546"/>
    <w:rsid w:val="006B5B14"/>
    <w:rsid w:val="006B6DAF"/>
    <w:rsid w:val="006B79DA"/>
    <w:rsid w:val="006B7C99"/>
    <w:rsid w:val="006C04F2"/>
    <w:rsid w:val="006C0882"/>
    <w:rsid w:val="006C1222"/>
    <w:rsid w:val="006C1259"/>
    <w:rsid w:val="006C1CB7"/>
    <w:rsid w:val="006C1E4C"/>
    <w:rsid w:val="006C241E"/>
    <w:rsid w:val="006C24A6"/>
    <w:rsid w:val="006C2CD0"/>
    <w:rsid w:val="006C375B"/>
    <w:rsid w:val="006C3820"/>
    <w:rsid w:val="006C3C4F"/>
    <w:rsid w:val="006C3FF8"/>
    <w:rsid w:val="006C4446"/>
    <w:rsid w:val="006C49E2"/>
    <w:rsid w:val="006C4BD7"/>
    <w:rsid w:val="006C54CA"/>
    <w:rsid w:val="006C5715"/>
    <w:rsid w:val="006C5946"/>
    <w:rsid w:val="006C5F3E"/>
    <w:rsid w:val="006C63AD"/>
    <w:rsid w:val="006C65B8"/>
    <w:rsid w:val="006C7530"/>
    <w:rsid w:val="006C75C7"/>
    <w:rsid w:val="006C7A5D"/>
    <w:rsid w:val="006D0037"/>
    <w:rsid w:val="006D12C3"/>
    <w:rsid w:val="006D1CAA"/>
    <w:rsid w:val="006D2266"/>
    <w:rsid w:val="006D2728"/>
    <w:rsid w:val="006D2F2C"/>
    <w:rsid w:val="006D319B"/>
    <w:rsid w:val="006D38B9"/>
    <w:rsid w:val="006D4089"/>
    <w:rsid w:val="006D4535"/>
    <w:rsid w:val="006D4781"/>
    <w:rsid w:val="006D49DE"/>
    <w:rsid w:val="006D4F51"/>
    <w:rsid w:val="006D4FC0"/>
    <w:rsid w:val="006D587B"/>
    <w:rsid w:val="006D5FB8"/>
    <w:rsid w:val="006D66A3"/>
    <w:rsid w:val="006D66F3"/>
    <w:rsid w:val="006D70B5"/>
    <w:rsid w:val="006D7729"/>
    <w:rsid w:val="006D7D2D"/>
    <w:rsid w:val="006D7DE8"/>
    <w:rsid w:val="006E014C"/>
    <w:rsid w:val="006E06FD"/>
    <w:rsid w:val="006E1B82"/>
    <w:rsid w:val="006E2245"/>
    <w:rsid w:val="006E23CA"/>
    <w:rsid w:val="006E248B"/>
    <w:rsid w:val="006E2607"/>
    <w:rsid w:val="006E455B"/>
    <w:rsid w:val="006E46D2"/>
    <w:rsid w:val="006E48C5"/>
    <w:rsid w:val="006E4D76"/>
    <w:rsid w:val="006E500D"/>
    <w:rsid w:val="006E5B0A"/>
    <w:rsid w:val="006E5DAE"/>
    <w:rsid w:val="006E6836"/>
    <w:rsid w:val="006E6DA8"/>
    <w:rsid w:val="006E738E"/>
    <w:rsid w:val="006E7BA2"/>
    <w:rsid w:val="006E7C7D"/>
    <w:rsid w:val="006F0440"/>
    <w:rsid w:val="006F0A6A"/>
    <w:rsid w:val="006F0ABB"/>
    <w:rsid w:val="006F0DAC"/>
    <w:rsid w:val="006F0EF8"/>
    <w:rsid w:val="006F107E"/>
    <w:rsid w:val="006F10E8"/>
    <w:rsid w:val="006F2723"/>
    <w:rsid w:val="006F285E"/>
    <w:rsid w:val="006F2C3C"/>
    <w:rsid w:val="006F2E17"/>
    <w:rsid w:val="006F2EE2"/>
    <w:rsid w:val="006F32CA"/>
    <w:rsid w:val="006F3603"/>
    <w:rsid w:val="006F3B8E"/>
    <w:rsid w:val="006F4508"/>
    <w:rsid w:val="006F49BB"/>
    <w:rsid w:val="006F4BE8"/>
    <w:rsid w:val="006F4CBC"/>
    <w:rsid w:val="006F4FCB"/>
    <w:rsid w:val="006F5011"/>
    <w:rsid w:val="006F51BD"/>
    <w:rsid w:val="006F58C1"/>
    <w:rsid w:val="006F5B0C"/>
    <w:rsid w:val="006F6155"/>
    <w:rsid w:val="006F75BD"/>
    <w:rsid w:val="006F7624"/>
    <w:rsid w:val="006F77D0"/>
    <w:rsid w:val="006F7E4D"/>
    <w:rsid w:val="00700DD0"/>
    <w:rsid w:val="007014EF"/>
    <w:rsid w:val="00701DFE"/>
    <w:rsid w:val="00702B85"/>
    <w:rsid w:val="00703245"/>
    <w:rsid w:val="00703325"/>
    <w:rsid w:val="007033CF"/>
    <w:rsid w:val="0070365B"/>
    <w:rsid w:val="007036BC"/>
    <w:rsid w:val="00703BC9"/>
    <w:rsid w:val="00703BF0"/>
    <w:rsid w:val="0070421A"/>
    <w:rsid w:val="00704346"/>
    <w:rsid w:val="007044B8"/>
    <w:rsid w:val="00704863"/>
    <w:rsid w:val="00704980"/>
    <w:rsid w:val="00704AD2"/>
    <w:rsid w:val="00704B6B"/>
    <w:rsid w:val="00705332"/>
    <w:rsid w:val="00706142"/>
    <w:rsid w:val="00706AFB"/>
    <w:rsid w:val="00707224"/>
    <w:rsid w:val="00707788"/>
    <w:rsid w:val="0070788B"/>
    <w:rsid w:val="00707973"/>
    <w:rsid w:val="00707B31"/>
    <w:rsid w:val="00707B6D"/>
    <w:rsid w:val="00710663"/>
    <w:rsid w:val="007108A4"/>
    <w:rsid w:val="00710A80"/>
    <w:rsid w:val="00710B4C"/>
    <w:rsid w:val="00711280"/>
    <w:rsid w:val="0071143D"/>
    <w:rsid w:val="00711AF2"/>
    <w:rsid w:val="00711D0B"/>
    <w:rsid w:val="00712A29"/>
    <w:rsid w:val="00712C40"/>
    <w:rsid w:val="00712F49"/>
    <w:rsid w:val="007133A9"/>
    <w:rsid w:val="0071340B"/>
    <w:rsid w:val="0071342D"/>
    <w:rsid w:val="00713B50"/>
    <w:rsid w:val="00714040"/>
    <w:rsid w:val="00714090"/>
    <w:rsid w:val="007140A6"/>
    <w:rsid w:val="00715547"/>
    <w:rsid w:val="00715924"/>
    <w:rsid w:val="00715A12"/>
    <w:rsid w:val="00715FB0"/>
    <w:rsid w:val="007160D3"/>
    <w:rsid w:val="00716C91"/>
    <w:rsid w:val="00717664"/>
    <w:rsid w:val="00717BCE"/>
    <w:rsid w:val="00717EBA"/>
    <w:rsid w:val="00720913"/>
    <w:rsid w:val="00720ED0"/>
    <w:rsid w:val="00721060"/>
    <w:rsid w:val="007216BD"/>
    <w:rsid w:val="00721752"/>
    <w:rsid w:val="00721B08"/>
    <w:rsid w:val="00721DCB"/>
    <w:rsid w:val="007221AA"/>
    <w:rsid w:val="0072250F"/>
    <w:rsid w:val="007229C4"/>
    <w:rsid w:val="00723088"/>
    <w:rsid w:val="00723290"/>
    <w:rsid w:val="00723383"/>
    <w:rsid w:val="00723862"/>
    <w:rsid w:val="00724240"/>
    <w:rsid w:val="007242E8"/>
    <w:rsid w:val="00724997"/>
    <w:rsid w:val="00724AF6"/>
    <w:rsid w:val="00724B03"/>
    <w:rsid w:val="00724F57"/>
    <w:rsid w:val="00725831"/>
    <w:rsid w:val="00725D3C"/>
    <w:rsid w:val="007269B4"/>
    <w:rsid w:val="00727442"/>
    <w:rsid w:val="00727D3E"/>
    <w:rsid w:val="00730DB3"/>
    <w:rsid w:val="00731886"/>
    <w:rsid w:val="00731B44"/>
    <w:rsid w:val="00731D89"/>
    <w:rsid w:val="007321FB"/>
    <w:rsid w:val="0073269D"/>
    <w:rsid w:val="0073322E"/>
    <w:rsid w:val="00733E1F"/>
    <w:rsid w:val="00733F27"/>
    <w:rsid w:val="00734A9A"/>
    <w:rsid w:val="00734F6E"/>
    <w:rsid w:val="007353E4"/>
    <w:rsid w:val="007363BB"/>
    <w:rsid w:val="007372E6"/>
    <w:rsid w:val="007405D3"/>
    <w:rsid w:val="00740C66"/>
    <w:rsid w:val="007421A2"/>
    <w:rsid w:val="007429FC"/>
    <w:rsid w:val="00742A36"/>
    <w:rsid w:val="00742F02"/>
    <w:rsid w:val="00742F4E"/>
    <w:rsid w:val="00743471"/>
    <w:rsid w:val="00743891"/>
    <w:rsid w:val="007438FF"/>
    <w:rsid w:val="00744921"/>
    <w:rsid w:val="00744BCA"/>
    <w:rsid w:val="00744F77"/>
    <w:rsid w:val="00746BCD"/>
    <w:rsid w:val="00746D7B"/>
    <w:rsid w:val="00746E0A"/>
    <w:rsid w:val="007473B6"/>
    <w:rsid w:val="007474B7"/>
    <w:rsid w:val="00747930"/>
    <w:rsid w:val="00747C6E"/>
    <w:rsid w:val="007508E8"/>
    <w:rsid w:val="00750C55"/>
    <w:rsid w:val="007513B5"/>
    <w:rsid w:val="00751999"/>
    <w:rsid w:val="00751A30"/>
    <w:rsid w:val="007520D4"/>
    <w:rsid w:val="00752112"/>
    <w:rsid w:val="00753224"/>
    <w:rsid w:val="007539F3"/>
    <w:rsid w:val="007543D5"/>
    <w:rsid w:val="007549B9"/>
    <w:rsid w:val="00754AF1"/>
    <w:rsid w:val="0075595B"/>
    <w:rsid w:val="007565AE"/>
    <w:rsid w:val="00756A94"/>
    <w:rsid w:val="00756ACC"/>
    <w:rsid w:val="007576AB"/>
    <w:rsid w:val="007576D6"/>
    <w:rsid w:val="00757E43"/>
    <w:rsid w:val="00760554"/>
    <w:rsid w:val="007605F9"/>
    <w:rsid w:val="00760BEB"/>
    <w:rsid w:val="00760FC5"/>
    <w:rsid w:val="007611AA"/>
    <w:rsid w:val="00761852"/>
    <w:rsid w:val="00761CAF"/>
    <w:rsid w:val="0076293B"/>
    <w:rsid w:val="00762C25"/>
    <w:rsid w:val="00762C70"/>
    <w:rsid w:val="0076319B"/>
    <w:rsid w:val="007634EE"/>
    <w:rsid w:val="007639CD"/>
    <w:rsid w:val="00763FE9"/>
    <w:rsid w:val="00764576"/>
    <w:rsid w:val="007649B5"/>
    <w:rsid w:val="00765437"/>
    <w:rsid w:val="00765576"/>
    <w:rsid w:val="00765BB1"/>
    <w:rsid w:val="007662B8"/>
    <w:rsid w:val="007664B4"/>
    <w:rsid w:val="00766927"/>
    <w:rsid w:val="00766A51"/>
    <w:rsid w:val="00767194"/>
    <w:rsid w:val="0076746D"/>
    <w:rsid w:val="007678DF"/>
    <w:rsid w:val="007703BD"/>
    <w:rsid w:val="0077071F"/>
    <w:rsid w:val="007709C1"/>
    <w:rsid w:val="00770A33"/>
    <w:rsid w:val="00770F0F"/>
    <w:rsid w:val="0077102B"/>
    <w:rsid w:val="007710A6"/>
    <w:rsid w:val="00771168"/>
    <w:rsid w:val="00771728"/>
    <w:rsid w:val="007734A1"/>
    <w:rsid w:val="00773EE2"/>
    <w:rsid w:val="007740A5"/>
    <w:rsid w:val="00774202"/>
    <w:rsid w:val="0077458B"/>
    <w:rsid w:val="007746D9"/>
    <w:rsid w:val="0077504B"/>
    <w:rsid w:val="007754B4"/>
    <w:rsid w:val="00776CED"/>
    <w:rsid w:val="007771BE"/>
    <w:rsid w:val="0077743A"/>
    <w:rsid w:val="007775E7"/>
    <w:rsid w:val="007779B0"/>
    <w:rsid w:val="00777B0C"/>
    <w:rsid w:val="00777B79"/>
    <w:rsid w:val="00780A81"/>
    <w:rsid w:val="007811AB"/>
    <w:rsid w:val="00781F05"/>
    <w:rsid w:val="00782E0E"/>
    <w:rsid w:val="0078325F"/>
    <w:rsid w:val="007833FD"/>
    <w:rsid w:val="00783F60"/>
    <w:rsid w:val="007848A1"/>
    <w:rsid w:val="00784A85"/>
    <w:rsid w:val="007852D4"/>
    <w:rsid w:val="007875CB"/>
    <w:rsid w:val="00790D4B"/>
    <w:rsid w:val="00790DB6"/>
    <w:rsid w:val="007918B3"/>
    <w:rsid w:val="00791CD9"/>
    <w:rsid w:val="0079240B"/>
    <w:rsid w:val="00792EF9"/>
    <w:rsid w:val="00793469"/>
    <w:rsid w:val="0079375D"/>
    <w:rsid w:val="0079386E"/>
    <w:rsid w:val="007938F7"/>
    <w:rsid w:val="00793CA9"/>
    <w:rsid w:val="00793CFE"/>
    <w:rsid w:val="0079402A"/>
    <w:rsid w:val="007949C2"/>
    <w:rsid w:val="0079563D"/>
    <w:rsid w:val="00795826"/>
    <w:rsid w:val="00795D36"/>
    <w:rsid w:val="00795F11"/>
    <w:rsid w:val="0079669C"/>
    <w:rsid w:val="00796E45"/>
    <w:rsid w:val="00796EFF"/>
    <w:rsid w:val="00797259"/>
    <w:rsid w:val="00797A50"/>
    <w:rsid w:val="007A0DE8"/>
    <w:rsid w:val="007A1210"/>
    <w:rsid w:val="007A183E"/>
    <w:rsid w:val="007A1EC8"/>
    <w:rsid w:val="007A2DBE"/>
    <w:rsid w:val="007A2E81"/>
    <w:rsid w:val="007A308B"/>
    <w:rsid w:val="007A3143"/>
    <w:rsid w:val="007A31A8"/>
    <w:rsid w:val="007A36FF"/>
    <w:rsid w:val="007A38CE"/>
    <w:rsid w:val="007A3CD2"/>
    <w:rsid w:val="007A3F38"/>
    <w:rsid w:val="007A40CF"/>
    <w:rsid w:val="007A49B3"/>
    <w:rsid w:val="007A616C"/>
    <w:rsid w:val="007A6593"/>
    <w:rsid w:val="007A6DE0"/>
    <w:rsid w:val="007A6FB1"/>
    <w:rsid w:val="007A76BA"/>
    <w:rsid w:val="007A78C7"/>
    <w:rsid w:val="007B1AA2"/>
    <w:rsid w:val="007B27C5"/>
    <w:rsid w:val="007B2BF7"/>
    <w:rsid w:val="007B2D97"/>
    <w:rsid w:val="007B3150"/>
    <w:rsid w:val="007B3530"/>
    <w:rsid w:val="007B3656"/>
    <w:rsid w:val="007B3728"/>
    <w:rsid w:val="007B3A19"/>
    <w:rsid w:val="007B3CB6"/>
    <w:rsid w:val="007B3F94"/>
    <w:rsid w:val="007B5142"/>
    <w:rsid w:val="007B55D1"/>
    <w:rsid w:val="007B5AE3"/>
    <w:rsid w:val="007B5C05"/>
    <w:rsid w:val="007B6016"/>
    <w:rsid w:val="007B624B"/>
    <w:rsid w:val="007B62DA"/>
    <w:rsid w:val="007B64A7"/>
    <w:rsid w:val="007B6C72"/>
    <w:rsid w:val="007B6D29"/>
    <w:rsid w:val="007B70BA"/>
    <w:rsid w:val="007B7BE7"/>
    <w:rsid w:val="007B7BFB"/>
    <w:rsid w:val="007B7E0C"/>
    <w:rsid w:val="007C0275"/>
    <w:rsid w:val="007C078F"/>
    <w:rsid w:val="007C106A"/>
    <w:rsid w:val="007C1621"/>
    <w:rsid w:val="007C2032"/>
    <w:rsid w:val="007C32A3"/>
    <w:rsid w:val="007C3315"/>
    <w:rsid w:val="007C3568"/>
    <w:rsid w:val="007C3CA6"/>
    <w:rsid w:val="007C3F4F"/>
    <w:rsid w:val="007C435D"/>
    <w:rsid w:val="007C46DD"/>
    <w:rsid w:val="007C52F9"/>
    <w:rsid w:val="007C53A3"/>
    <w:rsid w:val="007C5CF5"/>
    <w:rsid w:val="007C5DD7"/>
    <w:rsid w:val="007C5DE5"/>
    <w:rsid w:val="007C5F71"/>
    <w:rsid w:val="007C6650"/>
    <w:rsid w:val="007C741B"/>
    <w:rsid w:val="007C74C4"/>
    <w:rsid w:val="007C7AD6"/>
    <w:rsid w:val="007C7DA9"/>
    <w:rsid w:val="007C7ED0"/>
    <w:rsid w:val="007C7F16"/>
    <w:rsid w:val="007D02F6"/>
    <w:rsid w:val="007D045C"/>
    <w:rsid w:val="007D06A9"/>
    <w:rsid w:val="007D0770"/>
    <w:rsid w:val="007D0AE3"/>
    <w:rsid w:val="007D0FB2"/>
    <w:rsid w:val="007D11D2"/>
    <w:rsid w:val="007D1B27"/>
    <w:rsid w:val="007D20AB"/>
    <w:rsid w:val="007D211D"/>
    <w:rsid w:val="007D2383"/>
    <w:rsid w:val="007D2992"/>
    <w:rsid w:val="007D2CC8"/>
    <w:rsid w:val="007D2E14"/>
    <w:rsid w:val="007D308C"/>
    <w:rsid w:val="007D4C6A"/>
    <w:rsid w:val="007D5D19"/>
    <w:rsid w:val="007D5EF3"/>
    <w:rsid w:val="007D65B9"/>
    <w:rsid w:val="007D68F5"/>
    <w:rsid w:val="007D6F4C"/>
    <w:rsid w:val="007D7316"/>
    <w:rsid w:val="007D785A"/>
    <w:rsid w:val="007D7D91"/>
    <w:rsid w:val="007E0623"/>
    <w:rsid w:val="007E0922"/>
    <w:rsid w:val="007E0C93"/>
    <w:rsid w:val="007E11C6"/>
    <w:rsid w:val="007E182F"/>
    <w:rsid w:val="007E18A8"/>
    <w:rsid w:val="007E24D3"/>
    <w:rsid w:val="007E28A2"/>
    <w:rsid w:val="007E2E30"/>
    <w:rsid w:val="007E38FC"/>
    <w:rsid w:val="007E3D91"/>
    <w:rsid w:val="007E469D"/>
    <w:rsid w:val="007E511F"/>
    <w:rsid w:val="007E52F9"/>
    <w:rsid w:val="007E5380"/>
    <w:rsid w:val="007E5397"/>
    <w:rsid w:val="007E6715"/>
    <w:rsid w:val="007E6897"/>
    <w:rsid w:val="007E69BE"/>
    <w:rsid w:val="007E7672"/>
    <w:rsid w:val="007E76F5"/>
    <w:rsid w:val="007E77B9"/>
    <w:rsid w:val="007E7808"/>
    <w:rsid w:val="007E7A32"/>
    <w:rsid w:val="007E7B09"/>
    <w:rsid w:val="007E7DC4"/>
    <w:rsid w:val="007F0359"/>
    <w:rsid w:val="007F0A5F"/>
    <w:rsid w:val="007F2413"/>
    <w:rsid w:val="007F279B"/>
    <w:rsid w:val="007F294A"/>
    <w:rsid w:val="007F2D4D"/>
    <w:rsid w:val="007F35E9"/>
    <w:rsid w:val="007F3D71"/>
    <w:rsid w:val="007F47B4"/>
    <w:rsid w:val="007F4972"/>
    <w:rsid w:val="007F4DCE"/>
    <w:rsid w:val="007F52F3"/>
    <w:rsid w:val="007F6022"/>
    <w:rsid w:val="007F6890"/>
    <w:rsid w:val="007F6A6E"/>
    <w:rsid w:val="007F6E36"/>
    <w:rsid w:val="007F6FBA"/>
    <w:rsid w:val="007F7808"/>
    <w:rsid w:val="007F7BCC"/>
    <w:rsid w:val="008001C4"/>
    <w:rsid w:val="00800570"/>
    <w:rsid w:val="00800614"/>
    <w:rsid w:val="0080079F"/>
    <w:rsid w:val="00800833"/>
    <w:rsid w:val="008009C6"/>
    <w:rsid w:val="00800C47"/>
    <w:rsid w:val="0080183E"/>
    <w:rsid w:val="00801853"/>
    <w:rsid w:val="00801B3A"/>
    <w:rsid w:val="00801B9E"/>
    <w:rsid w:val="00801BD7"/>
    <w:rsid w:val="00801F94"/>
    <w:rsid w:val="008020B0"/>
    <w:rsid w:val="00802452"/>
    <w:rsid w:val="00803659"/>
    <w:rsid w:val="0080365F"/>
    <w:rsid w:val="00803CB4"/>
    <w:rsid w:val="0080425F"/>
    <w:rsid w:val="008043A1"/>
    <w:rsid w:val="00804801"/>
    <w:rsid w:val="008048EE"/>
    <w:rsid w:val="008049AD"/>
    <w:rsid w:val="00804D4F"/>
    <w:rsid w:val="00804D7F"/>
    <w:rsid w:val="00804DCB"/>
    <w:rsid w:val="0080507A"/>
    <w:rsid w:val="0080520A"/>
    <w:rsid w:val="0080575B"/>
    <w:rsid w:val="0080590B"/>
    <w:rsid w:val="00805C80"/>
    <w:rsid w:val="00806316"/>
    <w:rsid w:val="008064C8"/>
    <w:rsid w:val="0080657F"/>
    <w:rsid w:val="00806988"/>
    <w:rsid w:val="00806B14"/>
    <w:rsid w:val="008074D3"/>
    <w:rsid w:val="00807F59"/>
    <w:rsid w:val="00810839"/>
    <w:rsid w:val="008117DD"/>
    <w:rsid w:val="00811DEF"/>
    <w:rsid w:val="008126F0"/>
    <w:rsid w:val="008128A4"/>
    <w:rsid w:val="00812910"/>
    <w:rsid w:val="00813C17"/>
    <w:rsid w:val="00813EB1"/>
    <w:rsid w:val="00814B9F"/>
    <w:rsid w:val="00814D10"/>
    <w:rsid w:val="0081515E"/>
    <w:rsid w:val="0081557D"/>
    <w:rsid w:val="008162F8"/>
    <w:rsid w:val="008167CC"/>
    <w:rsid w:val="00816EFC"/>
    <w:rsid w:val="008171B3"/>
    <w:rsid w:val="008176AE"/>
    <w:rsid w:val="00817AE2"/>
    <w:rsid w:val="008200EE"/>
    <w:rsid w:val="00820C34"/>
    <w:rsid w:val="008214B2"/>
    <w:rsid w:val="00821B52"/>
    <w:rsid w:val="00821C3A"/>
    <w:rsid w:val="00821C4B"/>
    <w:rsid w:val="00821CA2"/>
    <w:rsid w:val="0082202C"/>
    <w:rsid w:val="008223AD"/>
    <w:rsid w:val="00823638"/>
    <w:rsid w:val="0082366C"/>
    <w:rsid w:val="008238E3"/>
    <w:rsid w:val="00823CAB"/>
    <w:rsid w:val="00823FF9"/>
    <w:rsid w:val="008242DD"/>
    <w:rsid w:val="00825CEA"/>
    <w:rsid w:val="008269FB"/>
    <w:rsid w:val="00826F95"/>
    <w:rsid w:val="00827182"/>
    <w:rsid w:val="008276AA"/>
    <w:rsid w:val="008276DF"/>
    <w:rsid w:val="008276F6"/>
    <w:rsid w:val="008277A7"/>
    <w:rsid w:val="00827A3B"/>
    <w:rsid w:val="00827F88"/>
    <w:rsid w:val="00830244"/>
    <w:rsid w:val="008309D2"/>
    <w:rsid w:val="008309F8"/>
    <w:rsid w:val="008316A0"/>
    <w:rsid w:val="0083186D"/>
    <w:rsid w:val="00831B6C"/>
    <w:rsid w:val="00832703"/>
    <w:rsid w:val="00832A91"/>
    <w:rsid w:val="00832A9D"/>
    <w:rsid w:val="00832DA1"/>
    <w:rsid w:val="008332B1"/>
    <w:rsid w:val="00833564"/>
    <w:rsid w:val="0083405D"/>
    <w:rsid w:val="00834798"/>
    <w:rsid w:val="008352FE"/>
    <w:rsid w:val="00835648"/>
    <w:rsid w:val="00835882"/>
    <w:rsid w:val="00835CAC"/>
    <w:rsid w:val="00835F7B"/>
    <w:rsid w:val="00836702"/>
    <w:rsid w:val="00836CBD"/>
    <w:rsid w:val="00836D06"/>
    <w:rsid w:val="008374DA"/>
    <w:rsid w:val="008375E9"/>
    <w:rsid w:val="008376A3"/>
    <w:rsid w:val="00837D98"/>
    <w:rsid w:val="00840E66"/>
    <w:rsid w:val="00840E85"/>
    <w:rsid w:val="00840F7C"/>
    <w:rsid w:val="008410C7"/>
    <w:rsid w:val="00841F0C"/>
    <w:rsid w:val="00841F92"/>
    <w:rsid w:val="00841FE2"/>
    <w:rsid w:val="00842BAB"/>
    <w:rsid w:val="00843818"/>
    <w:rsid w:val="00843A75"/>
    <w:rsid w:val="008444CE"/>
    <w:rsid w:val="008445DA"/>
    <w:rsid w:val="00845140"/>
    <w:rsid w:val="00846B46"/>
    <w:rsid w:val="0084738A"/>
    <w:rsid w:val="008476E2"/>
    <w:rsid w:val="00847ACB"/>
    <w:rsid w:val="00850140"/>
    <w:rsid w:val="008502AD"/>
    <w:rsid w:val="0085038C"/>
    <w:rsid w:val="00850473"/>
    <w:rsid w:val="008505E0"/>
    <w:rsid w:val="00850943"/>
    <w:rsid w:val="00850C4E"/>
    <w:rsid w:val="00850CBD"/>
    <w:rsid w:val="00850D00"/>
    <w:rsid w:val="00850F6B"/>
    <w:rsid w:val="00851503"/>
    <w:rsid w:val="00851B97"/>
    <w:rsid w:val="00851D5F"/>
    <w:rsid w:val="00851EF0"/>
    <w:rsid w:val="00852085"/>
    <w:rsid w:val="008520B5"/>
    <w:rsid w:val="008520CD"/>
    <w:rsid w:val="00852108"/>
    <w:rsid w:val="00852167"/>
    <w:rsid w:val="00852386"/>
    <w:rsid w:val="00852803"/>
    <w:rsid w:val="0085287B"/>
    <w:rsid w:val="00852ABC"/>
    <w:rsid w:val="008535AA"/>
    <w:rsid w:val="008541DA"/>
    <w:rsid w:val="00854EAF"/>
    <w:rsid w:val="00855504"/>
    <w:rsid w:val="00855936"/>
    <w:rsid w:val="00855AD2"/>
    <w:rsid w:val="00856784"/>
    <w:rsid w:val="0085700E"/>
    <w:rsid w:val="00857465"/>
    <w:rsid w:val="0085763B"/>
    <w:rsid w:val="00857666"/>
    <w:rsid w:val="008576C6"/>
    <w:rsid w:val="008578A2"/>
    <w:rsid w:val="00860CA7"/>
    <w:rsid w:val="00861208"/>
    <w:rsid w:val="008615A1"/>
    <w:rsid w:val="008618D0"/>
    <w:rsid w:val="00861973"/>
    <w:rsid w:val="00862542"/>
    <w:rsid w:val="00862DC6"/>
    <w:rsid w:val="0086320B"/>
    <w:rsid w:val="00863EB7"/>
    <w:rsid w:val="008644DB"/>
    <w:rsid w:val="00864879"/>
    <w:rsid w:val="0086498E"/>
    <w:rsid w:val="00864AA1"/>
    <w:rsid w:val="00864CA0"/>
    <w:rsid w:val="008652A5"/>
    <w:rsid w:val="00865CCC"/>
    <w:rsid w:val="0086638E"/>
    <w:rsid w:val="008665D4"/>
    <w:rsid w:val="008671D7"/>
    <w:rsid w:val="008671D9"/>
    <w:rsid w:val="0087023F"/>
    <w:rsid w:val="008707E7"/>
    <w:rsid w:val="00870D65"/>
    <w:rsid w:val="00870F64"/>
    <w:rsid w:val="0087115E"/>
    <w:rsid w:val="00871B75"/>
    <w:rsid w:val="00871E78"/>
    <w:rsid w:val="00872678"/>
    <w:rsid w:val="0087276A"/>
    <w:rsid w:val="00872861"/>
    <w:rsid w:val="00872D6A"/>
    <w:rsid w:val="00872EC2"/>
    <w:rsid w:val="008747C3"/>
    <w:rsid w:val="00875230"/>
    <w:rsid w:val="00875849"/>
    <w:rsid w:val="00875C56"/>
    <w:rsid w:val="00875EE3"/>
    <w:rsid w:val="0087663A"/>
    <w:rsid w:val="0087705A"/>
    <w:rsid w:val="008775DF"/>
    <w:rsid w:val="00877AF6"/>
    <w:rsid w:val="00877BA2"/>
    <w:rsid w:val="008800E5"/>
    <w:rsid w:val="0088092E"/>
    <w:rsid w:val="00881B83"/>
    <w:rsid w:val="00882EF0"/>
    <w:rsid w:val="00882F8E"/>
    <w:rsid w:val="008835CD"/>
    <w:rsid w:val="0088391A"/>
    <w:rsid w:val="00883DA6"/>
    <w:rsid w:val="0088417A"/>
    <w:rsid w:val="0088470C"/>
    <w:rsid w:val="00884BA2"/>
    <w:rsid w:val="00885438"/>
    <w:rsid w:val="00885899"/>
    <w:rsid w:val="00885950"/>
    <w:rsid w:val="00885D16"/>
    <w:rsid w:val="00885F73"/>
    <w:rsid w:val="008860FE"/>
    <w:rsid w:val="00886AA7"/>
    <w:rsid w:val="00886BB3"/>
    <w:rsid w:val="00886E37"/>
    <w:rsid w:val="00887023"/>
    <w:rsid w:val="008879BD"/>
    <w:rsid w:val="00887C6B"/>
    <w:rsid w:val="00887CE5"/>
    <w:rsid w:val="00887E34"/>
    <w:rsid w:val="0089011D"/>
    <w:rsid w:val="008906E3"/>
    <w:rsid w:val="00890CA1"/>
    <w:rsid w:val="0089168A"/>
    <w:rsid w:val="0089178A"/>
    <w:rsid w:val="008918C4"/>
    <w:rsid w:val="00891B13"/>
    <w:rsid w:val="00891D6F"/>
    <w:rsid w:val="008921E1"/>
    <w:rsid w:val="00892D0A"/>
    <w:rsid w:val="0089331A"/>
    <w:rsid w:val="0089395C"/>
    <w:rsid w:val="00893CE6"/>
    <w:rsid w:val="00894D3B"/>
    <w:rsid w:val="00894D7F"/>
    <w:rsid w:val="00894F11"/>
    <w:rsid w:val="00894FC7"/>
    <w:rsid w:val="00895386"/>
    <w:rsid w:val="00895FF4"/>
    <w:rsid w:val="008969F6"/>
    <w:rsid w:val="00897243"/>
    <w:rsid w:val="008972D7"/>
    <w:rsid w:val="00897F68"/>
    <w:rsid w:val="008A046F"/>
    <w:rsid w:val="008A0564"/>
    <w:rsid w:val="008A0B5F"/>
    <w:rsid w:val="008A0D48"/>
    <w:rsid w:val="008A17C2"/>
    <w:rsid w:val="008A2246"/>
    <w:rsid w:val="008A2351"/>
    <w:rsid w:val="008A290D"/>
    <w:rsid w:val="008A2AE8"/>
    <w:rsid w:val="008A40C7"/>
    <w:rsid w:val="008A61E6"/>
    <w:rsid w:val="008A6581"/>
    <w:rsid w:val="008A65ED"/>
    <w:rsid w:val="008A6965"/>
    <w:rsid w:val="008A76FB"/>
    <w:rsid w:val="008B0011"/>
    <w:rsid w:val="008B0595"/>
    <w:rsid w:val="008B08FD"/>
    <w:rsid w:val="008B0F99"/>
    <w:rsid w:val="008B1E57"/>
    <w:rsid w:val="008B1EB2"/>
    <w:rsid w:val="008B242F"/>
    <w:rsid w:val="008B2822"/>
    <w:rsid w:val="008B29CD"/>
    <w:rsid w:val="008B41AB"/>
    <w:rsid w:val="008B41D7"/>
    <w:rsid w:val="008B425A"/>
    <w:rsid w:val="008B45A0"/>
    <w:rsid w:val="008B52EB"/>
    <w:rsid w:val="008B5403"/>
    <w:rsid w:val="008B5825"/>
    <w:rsid w:val="008B6108"/>
    <w:rsid w:val="008B6FA5"/>
    <w:rsid w:val="008B78B2"/>
    <w:rsid w:val="008C0E42"/>
    <w:rsid w:val="008C29A3"/>
    <w:rsid w:val="008C2D23"/>
    <w:rsid w:val="008C2EA9"/>
    <w:rsid w:val="008C3157"/>
    <w:rsid w:val="008C322A"/>
    <w:rsid w:val="008C32D6"/>
    <w:rsid w:val="008C39EA"/>
    <w:rsid w:val="008C427F"/>
    <w:rsid w:val="008C49A4"/>
    <w:rsid w:val="008C5545"/>
    <w:rsid w:val="008C5CB0"/>
    <w:rsid w:val="008C5DEA"/>
    <w:rsid w:val="008C6B76"/>
    <w:rsid w:val="008C7521"/>
    <w:rsid w:val="008C78FD"/>
    <w:rsid w:val="008C79BD"/>
    <w:rsid w:val="008D2472"/>
    <w:rsid w:val="008D2765"/>
    <w:rsid w:val="008D2987"/>
    <w:rsid w:val="008D2B89"/>
    <w:rsid w:val="008D2DD8"/>
    <w:rsid w:val="008D2F38"/>
    <w:rsid w:val="008D362A"/>
    <w:rsid w:val="008D36B5"/>
    <w:rsid w:val="008D4868"/>
    <w:rsid w:val="008D4E7D"/>
    <w:rsid w:val="008D501B"/>
    <w:rsid w:val="008D5062"/>
    <w:rsid w:val="008D509C"/>
    <w:rsid w:val="008D56FB"/>
    <w:rsid w:val="008D5BC1"/>
    <w:rsid w:val="008D5CD5"/>
    <w:rsid w:val="008D630A"/>
    <w:rsid w:val="008D6E20"/>
    <w:rsid w:val="008D72DF"/>
    <w:rsid w:val="008D7877"/>
    <w:rsid w:val="008D7C5A"/>
    <w:rsid w:val="008D7EF2"/>
    <w:rsid w:val="008E05FD"/>
    <w:rsid w:val="008E0EDE"/>
    <w:rsid w:val="008E2787"/>
    <w:rsid w:val="008E3C0F"/>
    <w:rsid w:val="008E46AF"/>
    <w:rsid w:val="008E4787"/>
    <w:rsid w:val="008E4F6D"/>
    <w:rsid w:val="008E5A1B"/>
    <w:rsid w:val="008E5C30"/>
    <w:rsid w:val="008E631E"/>
    <w:rsid w:val="008E6633"/>
    <w:rsid w:val="008E6C52"/>
    <w:rsid w:val="008E7579"/>
    <w:rsid w:val="008E782F"/>
    <w:rsid w:val="008E7E23"/>
    <w:rsid w:val="008E7F5A"/>
    <w:rsid w:val="008F0C6C"/>
    <w:rsid w:val="008F11AA"/>
    <w:rsid w:val="008F1365"/>
    <w:rsid w:val="008F14E9"/>
    <w:rsid w:val="008F15D0"/>
    <w:rsid w:val="008F1BCB"/>
    <w:rsid w:val="008F1C1B"/>
    <w:rsid w:val="008F30D5"/>
    <w:rsid w:val="008F3141"/>
    <w:rsid w:val="008F3170"/>
    <w:rsid w:val="008F35CB"/>
    <w:rsid w:val="008F3633"/>
    <w:rsid w:val="008F524E"/>
    <w:rsid w:val="008F5296"/>
    <w:rsid w:val="008F595B"/>
    <w:rsid w:val="008F597E"/>
    <w:rsid w:val="008F5D47"/>
    <w:rsid w:val="008F62FA"/>
    <w:rsid w:val="008F68DD"/>
    <w:rsid w:val="008F6AD6"/>
    <w:rsid w:val="008F6BB9"/>
    <w:rsid w:val="008F718A"/>
    <w:rsid w:val="008F7342"/>
    <w:rsid w:val="008F78C4"/>
    <w:rsid w:val="008F7A1D"/>
    <w:rsid w:val="00900106"/>
    <w:rsid w:val="0090097F"/>
    <w:rsid w:val="009009AE"/>
    <w:rsid w:val="00901F8F"/>
    <w:rsid w:val="00902333"/>
    <w:rsid w:val="00902CD7"/>
    <w:rsid w:val="00902ED2"/>
    <w:rsid w:val="00903172"/>
    <w:rsid w:val="00903910"/>
    <w:rsid w:val="0090441E"/>
    <w:rsid w:val="00904F95"/>
    <w:rsid w:val="00905077"/>
    <w:rsid w:val="009055BC"/>
    <w:rsid w:val="00905820"/>
    <w:rsid w:val="009058D8"/>
    <w:rsid w:val="0090595B"/>
    <w:rsid w:val="00905B47"/>
    <w:rsid w:val="00905C73"/>
    <w:rsid w:val="00906983"/>
    <w:rsid w:val="00906AB7"/>
    <w:rsid w:val="0090700D"/>
    <w:rsid w:val="00907366"/>
    <w:rsid w:val="00907B3E"/>
    <w:rsid w:val="0091009C"/>
    <w:rsid w:val="009105A4"/>
    <w:rsid w:val="009106A9"/>
    <w:rsid w:val="00910AB6"/>
    <w:rsid w:val="00910F68"/>
    <w:rsid w:val="009122CE"/>
    <w:rsid w:val="009126B8"/>
    <w:rsid w:val="00912927"/>
    <w:rsid w:val="00912BB9"/>
    <w:rsid w:val="00912EC7"/>
    <w:rsid w:val="00913118"/>
    <w:rsid w:val="009133AE"/>
    <w:rsid w:val="009135C6"/>
    <w:rsid w:val="00913727"/>
    <w:rsid w:val="0091429A"/>
    <w:rsid w:val="00914E06"/>
    <w:rsid w:val="00915C22"/>
    <w:rsid w:val="00915CA8"/>
    <w:rsid w:val="00915D63"/>
    <w:rsid w:val="00916C08"/>
    <w:rsid w:val="00916CC2"/>
    <w:rsid w:val="00916D44"/>
    <w:rsid w:val="009175B3"/>
    <w:rsid w:val="00917AD9"/>
    <w:rsid w:val="00920AC1"/>
    <w:rsid w:val="00921955"/>
    <w:rsid w:val="00921B05"/>
    <w:rsid w:val="0092245B"/>
    <w:rsid w:val="00922E11"/>
    <w:rsid w:val="00922E5E"/>
    <w:rsid w:val="009233DC"/>
    <w:rsid w:val="009238CB"/>
    <w:rsid w:val="009239C8"/>
    <w:rsid w:val="00923D3E"/>
    <w:rsid w:val="0092541F"/>
    <w:rsid w:val="009259A5"/>
    <w:rsid w:val="00926535"/>
    <w:rsid w:val="00927677"/>
    <w:rsid w:val="00927AB0"/>
    <w:rsid w:val="00927C35"/>
    <w:rsid w:val="00927DD6"/>
    <w:rsid w:val="00927E66"/>
    <w:rsid w:val="0093006C"/>
    <w:rsid w:val="0093051E"/>
    <w:rsid w:val="00931127"/>
    <w:rsid w:val="00931A2F"/>
    <w:rsid w:val="00931AC2"/>
    <w:rsid w:val="00931F9F"/>
    <w:rsid w:val="00932CAD"/>
    <w:rsid w:val="00932CD9"/>
    <w:rsid w:val="009332F3"/>
    <w:rsid w:val="0093362C"/>
    <w:rsid w:val="0093449E"/>
    <w:rsid w:val="009349CF"/>
    <w:rsid w:val="009350A7"/>
    <w:rsid w:val="0093511A"/>
    <w:rsid w:val="00935358"/>
    <w:rsid w:val="00935536"/>
    <w:rsid w:val="0093553D"/>
    <w:rsid w:val="00936446"/>
    <w:rsid w:val="0093648F"/>
    <w:rsid w:val="009366D4"/>
    <w:rsid w:val="00936A33"/>
    <w:rsid w:val="00936A74"/>
    <w:rsid w:val="0093799A"/>
    <w:rsid w:val="00940D40"/>
    <w:rsid w:val="00940D48"/>
    <w:rsid w:val="00941132"/>
    <w:rsid w:val="009414B1"/>
    <w:rsid w:val="0094166F"/>
    <w:rsid w:val="00941A5A"/>
    <w:rsid w:val="00941D3A"/>
    <w:rsid w:val="00942883"/>
    <w:rsid w:val="00942C86"/>
    <w:rsid w:val="00942E56"/>
    <w:rsid w:val="009436B5"/>
    <w:rsid w:val="009438CB"/>
    <w:rsid w:val="00943B9A"/>
    <w:rsid w:val="00943DDF"/>
    <w:rsid w:val="00943E85"/>
    <w:rsid w:val="00943F15"/>
    <w:rsid w:val="0094484F"/>
    <w:rsid w:val="00944BFF"/>
    <w:rsid w:val="00945716"/>
    <w:rsid w:val="009459C8"/>
    <w:rsid w:val="00945C43"/>
    <w:rsid w:val="009464BC"/>
    <w:rsid w:val="00946C27"/>
    <w:rsid w:val="0094737A"/>
    <w:rsid w:val="00947879"/>
    <w:rsid w:val="009479B9"/>
    <w:rsid w:val="0095069E"/>
    <w:rsid w:val="00950707"/>
    <w:rsid w:val="009507E1"/>
    <w:rsid w:val="00950AE7"/>
    <w:rsid w:val="00950B9A"/>
    <w:rsid w:val="00950D88"/>
    <w:rsid w:val="00951046"/>
    <w:rsid w:val="00951513"/>
    <w:rsid w:val="00951B2A"/>
    <w:rsid w:val="00951B2F"/>
    <w:rsid w:val="00951F8D"/>
    <w:rsid w:val="009524B5"/>
    <w:rsid w:val="009528F9"/>
    <w:rsid w:val="0095290C"/>
    <w:rsid w:val="00953215"/>
    <w:rsid w:val="0095363C"/>
    <w:rsid w:val="00953BE7"/>
    <w:rsid w:val="00953F96"/>
    <w:rsid w:val="0095447A"/>
    <w:rsid w:val="00954E0C"/>
    <w:rsid w:val="009553FA"/>
    <w:rsid w:val="00955534"/>
    <w:rsid w:val="0095561B"/>
    <w:rsid w:val="0095570D"/>
    <w:rsid w:val="00955E68"/>
    <w:rsid w:val="009569B8"/>
    <w:rsid w:val="00956D47"/>
    <w:rsid w:val="0095781C"/>
    <w:rsid w:val="00960334"/>
    <w:rsid w:val="00961BC7"/>
    <w:rsid w:val="0096233A"/>
    <w:rsid w:val="00962DB9"/>
    <w:rsid w:val="0096353A"/>
    <w:rsid w:val="00963838"/>
    <w:rsid w:val="00963B7B"/>
    <w:rsid w:val="00963C0A"/>
    <w:rsid w:val="0096414E"/>
    <w:rsid w:val="00964298"/>
    <w:rsid w:val="00964557"/>
    <w:rsid w:val="00964841"/>
    <w:rsid w:val="009648BB"/>
    <w:rsid w:val="009649BF"/>
    <w:rsid w:val="00964E28"/>
    <w:rsid w:val="00964FC4"/>
    <w:rsid w:val="00965529"/>
    <w:rsid w:val="00965E71"/>
    <w:rsid w:val="009660DB"/>
    <w:rsid w:val="00966239"/>
    <w:rsid w:val="009679B7"/>
    <w:rsid w:val="0097015E"/>
    <w:rsid w:val="009708D9"/>
    <w:rsid w:val="009711DF"/>
    <w:rsid w:val="0097121D"/>
    <w:rsid w:val="00971DC5"/>
    <w:rsid w:val="00971F89"/>
    <w:rsid w:val="00972226"/>
    <w:rsid w:val="009728E4"/>
    <w:rsid w:val="00972BDD"/>
    <w:rsid w:val="00972C81"/>
    <w:rsid w:val="009735B1"/>
    <w:rsid w:val="00973997"/>
    <w:rsid w:val="00973B97"/>
    <w:rsid w:val="00973F11"/>
    <w:rsid w:val="00974632"/>
    <w:rsid w:val="00974A69"/>
    <w:rsid w:val="00974F17"/>
    <w:rsid w:val="00974F2B"/>
    <w:rsid w:val="00975371"/>
    <w:rsid w:val="009756CB"/>
    <w:rsid w:val="0097586B"/>
    <w:rsid w:val="00975BCA"/>
    <w:rsid w:val="0097683C"/>
    <w:rsid w:val="00976A64"/>
    <w:rsid w:val="00976EF6"/>
    <w:rsid w:val="00976F96"/>
    <w:rsid w:val="0097751B"/>
    <w:rsid w:val="00977ABD"/>
    <w:rsid w:val="00977D09"/>
    <w:rsid w:val="00977E16"/>
    <w:rsid w:val="00980021"/>
    <w:rsid w:val="00980103"/>
    <w:rsid w:val="00980D50"/>
    <w:rsid w:val="0098297E"/>
    <w:rsid w:val="00982DBD"/>
    <w:rsid w:val="0098317B"/>
    <w:rsid w:val="0098327D"/>
    <w:rsid w:val="00983583"/>
    <w:rsid w:val="00984620"/>
    <w:rsid w:val="00984BF5"/>
    <w:rsid w:val="00985D4F"/>
    <w:rsid w:val="00985ECA"/>
    <w:rsid w:val="0098619E"/>
    <w:rsid w:val="00986DCC"/>
    <w:rsid w:val="009870C5"/>
    <w:rsid w:val="009870EC"/>
    <w:rsid w:val="009873CB"/>
    <w:rsid w:val="009873F1"/>
    <w:rsid w:val="00987E4E"/>
    <w:rsid w:val="0099016E"/>
    <w:rsid w:val="009909CB"/>
    <w:rsid w:val="00990A0A"/>
    <w:rsid w:val="00990CFF"/>
    <w:rsid w:val="0099138F"/>
    <w:rsid w:val="00992293"/>
    <w:rsid w:val="00992396"/>
    <w:rsid w:val="00992725"/>
    <w:rsid w:val="00992CEB"/>
    <w:rsid w:val="00992F44"/>
    <w:rsid w:val="00995191"/>
    <w:rsid w:val="009955ED"/>
    <w:rsid w:val="00995649"/>
    <w:rsid w:val="009957B4"/>
    <w:rsid w:val="00995C94"/>
    <w:rsid w:val="00995FA1"/>
    <w:rsid w:val="009967B1"/>
    <w:rsid w:val="00996D1A"/>
    <w:rsid w:val="00996E59"/>
    <w:rsid w:val="00996F24"/>
    <w:rsid w:val="00997678"/>
    <w:rsid w:val="00997A09"/>
    <w:rsid w:val="009A0B88"/>
    <w:rsid w:val="009A0B94"/>
    <w:rsid w:val="009A0DA1"/>
    <w:rsid w:val="009A0DAF"/>
    <w:rsid w:val="009A0E2C"/>
    <w:rsid w:val="009A11AC"/>
    <w:rsid w:val="009A139E"/>
    <w:rsid w:val="009A1A1A"/>
    <w:rsid w:val="009A2605"/>
    <w:rsid w:val="009A26B0"/>
    <w:rsid w:val="009A2900"/>
    <w:rsid w:val="009A2B79"/>
    <w:rsid w:val="009A39BB"/>
    <w:rsid w:val="009A414E"/>
    <w:rsid w:val="009A4A3A"/>
    <w:rsid w:val="009A53B2"/>
    <w:rsid w:val="009A57FA"/>
    <w:rsid w:val="009A629A"/>
    <w:rsid w:val="009A64AD"/>
    <w:rsid w:val="009A654B"/>
    <w:rsid w:val="009A6FEC"/>
    <w:rsid w:val="009A7146"/>
    <w:rsid w:val="009A7160"/>
    <w:rsid w:val="009B023A"/>
    <w:rsid w:val="009B074F"/>
    <w:rsid w:val="009B0857"/>
    <w:rsid w:val="009B1F41"/>
    <w:rsid w:val="009B210F"/>
    <w:rsid w:val="009B27D6"/>
    <w:rsid w:val="009B2AA7"/>
    <w:rsid w:val="009B308B"/>
    <w:rsid w:val="009B40FE"/>
    <w:rsid w:val="009B493D"/>
    <w:rsid w:val="009B4FF5"/>
    <w:rsid w:val="009B56F2"/>
    <w:rsid w:val="009B692F"/>
    <w:rsid w:val="009B6BDA"/>
    <w:rsid w:val="009B6E1C"/>
    <w:rsid w:val="009B7269"/>
    <w:rsid w:val="009B75B1"/>
    <w:rsid w:val="009C0069"/>
    <w:rsid w:val="009C0213"/>
    <w:rsid w:val="009C10D5"/>
    <w:rsid w:val="009C1C07"/>
    <w:rsid w:val="009C2695"/>
    <w:rsid w:val="009C2BFD"/>
    <w:rsid w:val="009C2D35"/>
    <w:rsid w:val="009C3127"/>
    <w:rsid w:val="009C31F2"/>
    <w:rsid w:val="009C351A"/>
    <w:rsid w:val="009C3BA4"/>
    <w:rsid w:val="009C3F3A"/>
    <w:rsid w:val="009C423C"/>
    <w:rsid w:val="009C427A"/>
    <w:rsid w:val="009C4DC1"/>
    <w:rsid w:val="009C601E"/>
    <w:rsid w:val="009C63D8"/>
    <w:rsid w:val="009C6710"/>
    <w:rsid w:val="009C6AA6"/>
    <w:rsid w:val="009C7360"/>
    <w:rsid w:val="009C76D3"/>
    <w:rsid w:val="009C7C50"/>
    <w:rsid w:val="009C7FFC"/>
    <w:rsid w:val="009D00FF"/>
    <w:rsid w:val="009D0436"/>
    <w:rsid w:val="009D181C"/>
    <w:rsid w:val="009D1C06"/>
    <w:rsid w:val="009D2287"/>
    <w:rsid w:val="009D2481"/>
    <w:rsid w:val="009D2574"/>
    <w:rsid w:val="009D2C48"/>
    <w:rsid w:val="009D2F0A"/>
    <w:rsid w:val="009D33B2"/>
    <w:rsid w:val="009D36C2"/>
    <w:rsid w:val="009D37F8"/>
    <w:rsid w:val="009D396D"/>
    <w:rsid w:val="009D3B8E"/>
    <w:rsid w:val="009D3F2B"/>
    <w:rsid w:val="009D4162"/>
    <w:rsid w:val="009D41E6"/>
    <w:rsid w:val="009D43A4"/>
    <w:rsid w:val="009D48C0"/>
    <w:rsid w:val="009D4961"/>
    <w:rsid w:val="009D4BE3"/>
    <w:rsid w:val="009D55DF"/>
    <w:rsid w:val="009D568F"/>
    <w:rsid w:val="009D5883"/>
    <w:rsid w:val="009D59B5"/>
    <w:rsid w:val="009D5F0B"/>
    <w:rsid w:val="009D637E"/>
    <w:rsid w:val="009D6507"/>
    <w:rsid w:val="009D6956"/>
    <w:rsid w:val="009D6D6A"/>
    <w:rsid w:val="009D7177"/>
    <w:rsid w:val="009D741C"/>
    <w:rsid w:val="009D7680"/>
    <w:rsid w:val="009D7D74"/>
    <w:rsid w:val="009E06E5"/>
    <w:rsid w:val="009E07BB"/>
    <w:rsid w:val="009E09D4"/>
    <w:rsid w:val="009E0C23"/>
    <w:rsid w:val="009E12BA"/>
    <w:rsid w:val="009E17A3"/>
    <w:rsid w:val="009E1FCE"/>
    <w:rsid w:val="009E2458"/>
    <w:rsid w:val="009E2576"/>
    <w:rsid w:val="009E2B96"/>
    <w:rsid w:val="009E2BFB"/>
    <w:rsid w:val="009E2C50"/>
    <w:rsid w:val="009E2DBE"/>
    <w:rsid w:val="009E2DCC"/>
    <w:rsid w:val="009E2E22"/>
    <w:rsid w:val="009E3F97"/>
    <w:rsid w:val="009E4C2D"/>
    <w:rsid w:val="009E5150"/>
    <w:rsid w:val="009E5325"/>
    <w:rsid w:val="009E53CB"/>
    <w:rsid w:val="009E5BAE"/>
    <w:rsid w:val="009E5EA6"/>
    <w:rsid w:val="009E61AE"/>
    <w:rsid w:val="009E6812"/>
    <w:rsid w:val="009E6899"/>
    <w:rsid w:val="009E6D16"/>
    <w:rsid w:val="009E736B"/>
    <w:rsid w:val="009E7DED"/>
    <w:rsid w:val="009F004E"/>
    <w:rsid w:val="009F0092"/>
    <w:rsid w:val="009F0D84"/>
    <w:rsid w:val="009F1BEC"/>
    <w:rsid w:val="009F2219"/>
    <w:rsid w:val="009F3080"/>
    <w:rsid w:val="009F328E"/>
    <w:rsid w:val="009F3690"/>
    <w:rsid w:val="009F371F"/>
    <w:rsid w:val="009F3AD2"/>
    <w:rsid w:val="009F3C71"/>
    <w:rsid w:val="009F40F4"/>
    <w:rsid w:val="009F5185"/>
    <w:rsid w:val="009F55BC"/>
    <w:rsid w:val="009F60A8"/>
    <w:rsid w:val="009F60D4"/>
    <w:rsid w:val="009F6308"/>
    <w:rsid w:val="009F6480"/>
    <w:rsid w:val="009F66BD"/>
    <w:rsid w:val="009F6777"/>
    <w:rsid w:val="009F7050"/>
    <w:rsid w:val="009F718E"/>
    <w:rsid w:val="009F748B"/>
    <w:rsid w:val="00A00F5B"/>
    <w:rsid w:val="00A01490"/>
    <w:rsid w:val="00A01701"/>
    <w:rsid w:val="00A01A93"/>
    <w:rsid w:val="00A01D9B"/>
    <w:rsid w:val="00A01EAF"/>
    <w:rsid w:val="00A01F01"/>
    <w:rsid w:val="00A02231"/>
    <w:rsid w:val="00A02704"/>
    <w:rsid w:val="00A0272A"/>
    <w:rsid w:val="00A02A06"/>
    <w:rsid w:val="00A02A3B"/>
    <w:rsid w:val="00A02C1F"/>
    <w:rsid w:val="00A03098"/>
    <w:rsid w:val="00A0342F"/>
    <w:rsid w:val="00A03576"/>
    <w:rsid w:val="00A041C6"/>
    <w:rsid w:val="00A049D4"/>
    <w:rsid w:val="00A04D85"/>
    <w:rsid w:val="00A04F4F"/>
    <w:rsid w:val="00A05AE0"/>
    <w:rsid w:val="00A0638D"/>
    <w:rsid w:val="00A0670F"/>
    <w:rsid w:val="00A0746E"/>
    <w:rsid w:val="00A11B5B"/>
    <w:rsid w:val="00A11BB5"/>
    <w:rsid w:val="00A12004"/>
    <w:rsid w:val="00A1279B"/>
    <w:rsid w:val="00A12B52"/>
    <w:rsid w:val="00A12D2C"/>
    <w:rsid w:val="00A13058"/>
    <w:rsid w:val="00A13D8E"/>
    <w:rsid w:val="00A142F3"/>
    <w:rsid w:val="00A145EE"/>
    <w:rsid w:val="00A156F4"/>
    <w:rsid w:val="00A15A24"/>
    <w:rsid w:val="00A16946"/>
    <w:rsid w:val="00A17717"/>
    <w:rsid w:val="00A17D39"/>
    <w:rsid w:val="00A201E2"/>
    <w:rsid w:val="00A20DB6"/>
    <w:rsid w:val="00A21B85"/>
    <w:rsid w:val="00A22C61"/>
    <w:rsid w:val="00A22E62"/>
    <w:rsid w:val="00A22EFE"/>
    <w:rsid w:val="00A249FD"/>
    <w:rsid w:val="00A24CCA"/>
    <w:rsid w:val="00A24D04"/>
    <w:rsid w:val="00A2504B"/>
    <w:rsid w:val="00A2519A"/>
    <w:rsid w:val="00A25666"/>
    <w:rsid w:val="00A25D03"/>
    <w:rsid w:val="00A26229"/>
    <w:rsid w:val="00A26560"/>
    <w:rsid w:val="00A2692F"/>
    <w:rsid w:val="00A26E9D"/>
    <w:rsid w:val="00A2716F"/>
    <w:rsid w:val="00A27F7C"/>
    <w:rsid w:val="00A30530"/>
    <w:rsid w:val="00A30E57"/>
    <w:rsid w:val="00A320EF"/>
    <w:rsid w:val="00A32582"/>
    <w:rsid w:val="00A33A2F"/>
    <w:rsid w:val="00A3434C"/>
    <w:rsid w:val="00A35382"/>
    <w:rsid w:val="00A35725"/>
    <w:rsid w:val="00A35A97"/>
    <w:rsid w:val="00A361EB"/>
    <w:rsid w:val="00A36615"/>
    <w:rsid w:val="00A36718"/>
    <w:rsid w:val="00A36823"/>
    <w:rsid w:val="00A36C10"/>
    <w:rsid w:val="00A36CB3"/>
    <w:rsid w:val="00A3710A"/>
    <w:rsid w:val="00A37457"/>
    <w:rsid w:val="00A4011F"/>
    <w:rsid w:val="00A4016D"/>
    <w:rsid w:val="00A403D3"/>
    <w:rsid w:val="00A40551"/>
    <w:rsid w:val="00A406DE"/>
    <w:rsid w:val="00A4074E"/>
    <w:rsid w:val="00A40EF5"/>
    <w:rsid w:val="00A412B2"/>
    <w:rsid w:val="00A4141B"/>
    <w:rsid w:val="00A414C8"/>
    <w:rsid w:val="00A41B79"/>
    <w:rsid w:val="00A41E2A"/>
    <w:rsid w:val="00A42492"/>
    <w:rsid w:val="00A435C9"/>
    <w:rsid w:val="00A438F9"/>
    <w:rsid w:val="00A43C60"/>
    <w:rsid w:val="00A43F2A"/>
    <w:rsid w:val="00A442EC"/>
    <w:rsid w:val="00A443BD"/>
    <w:rsid w:val="00A44906"/>
    <w:rsid w:val="00A44953"/>
    <w:rsid w:val="00A44E8F"/>
    <w:rsid w:val="00A45733"/>
    <w:rsid w:val="00A457CA"/>
    <w:rsid w:val="00A45A06"/>
    <w:rsid w:val="00A45DF3"/>
    <w:rsid w:val="00A45E69"/>
    <w:rsid w:val="00A45E6C"/>
    <w:rsid w:val="00A460DC"/>
    <w:rsid w:val="00A46A4B"/>
    <w:rsid w:val="00A46CBA"/>
    <w:rsid w:val="00A47502"/>
    <w:rsid w:val="00A50103"/>
    <w:rsid w:val="00A50168"/>
    <w:rsid w:val="00A508E5"/>
    <w:rsid w:val="00A51375"/>
    <w:rsid w:val="00A5152F"/>
    <w:rsid w:val="00A51B8E"/>
    <w:rsid w:val="00A5284B"/>
    <w:rsid w:val="00A530A0"/>
    <w:rsid w:val="00A53114"/>
    <w:rsid w:val="00A5350E"/>
    <w:rsid w:val="00A54F15"/>
    <w:rsid w:val="00A55BD1"/>
    <w:rsid w:val="00A55F19"/>
    <w:rsid w:val="00A564EA"/>
    <w:rsid w:val="00A56D15"/>
    <w:rsid w:val="00A5712C"/>
    <w:rsid w:val="00A57284"/>
    <w:rsid w:val="00A57FDD"/>
    <w:rsid w:val="00A600B9"/>
    <w:rsid w:val="00A60CA6"/>
    <w:rsid w:val="00A610ED"/>
    <w:rsid w:val="00A61374"/>
    <w:rsid w:val="00A6163B"/>
    <w:rsid w:val="00A61B14"/>
    <w:rsid w:val="00A61C99"/>
    <w:rsid w:val="00A626B0"/>
    <w:rsid w:val="00A62DC1"/>
    <w:rsid w:val="00A630DB"/>
    <w:rsid w:val="00A635E5"/>
    <w:rsid w:val="00A63655"/>
    <w:rsid w:val="00A6386A"/>
    <w:rsid w:val="00A63F0E"/>
    <w:rsid w:val="00A6458D"/>
    <w:rsid w:val="00A64A75"/>
    <w:rsid w:val="00A654DD"/>
    <w:rsid w:val="00A65582"/>
    <w:rsid w:val="00A65C83"/>
    <w:rsid w:val="00A662CD"/>
    <w:rsid w:val="00A66516"/>
    <w:rsid w:val="00A66B78"/>
    <w:rsid w:val="00A671B5"/>
    <w:rsid w:val="00A672B9"/>
    <w:rsid w:val="00A679DE"/>
    <w:rsid w:val="00A67DDA"/>
    <w:rsid w:val="00A67F7F"/>
    <w:rsid w:val="00A70FA6"/>
    <w:rsid w:val="00A71234"/>
    <w:rsid w:val="00A71554"/>
    <w:rsid w:val="00A71756"/>
    <w:rsid w:val="00A717F5"/>
    <w:rsid w:val="00A71A37"/>
    <w:rsid w:val="00A71A4B"/>
    <w:rsid w:val="00A71CB0"/>
    <w:rsid w:val="00A73048"/>
    <w:rsid w:val="00A7313C"/>
    <w:rsid w:val="00A73175"/>
    <w:rsid w:val="00A741A9"/>
    <w:rsid w:val="00A7429E"/>
    <w:rsid w:val="00A745E2"/>
    <w:rsid w:val="00A748A0"/>
    <w:rsid w:val="00A74A28"/>
    <w:rsid w:val="00A76729"/>
    <w:rsid w:val="00A768F4"/>
    <w:rsid w:val="00A76E34"/>
    <w:rsid w:val="00A770D0"/>
    <w:rsid w:val="00A77A2A"/>
    <w:rsid w:val="00A77AAD"/>
    <w:rsid w:val="00A77B97"/>
    <w:rsid w:val="00A80E79"/>
    <w:rsid w:val="00A814AE"/>
    <w:rsid w:val="00A81856"/>
    <w:rsid w:val="00A81944"/>
    <w:rsid w:val="00A82B59"/>
    <w:rsid w:val="00A82CC2"/>
    <w:rsid w:val="00A834AE"/>
    <w:rsid w:val="00A836EB"/>
    <w:rsid w:val="00A83887"/>
    <w:rsid w:val="00A8389E"/>
    <w:rsid w:val="00A841BC"/>
    <w:rsid w:val="00A8451F"/>
    <w:rsid w:val="00A845CD"/>
    <w:rsid w:val="00A84A4F"/>
    <w:rsid w:val="00A85F43"/>
    <w:rsid w:val="00A85F51"/>
    <w:rsid w:val="00A86130"/>
    <w:rsid w:val="00A869CE"/>
    <w:rsid w:val="00A86FFD"/>
    <w:rsid w:val="00A8722E"/>
    <w:rsid w:val="00A87603"/>
    <w:rsid w:val="00A87980"/>
    <w:rsid w:val="00A90DB8"/>
    <w:rsid w:val="00A90E71"/>
    <w:rsid w:val="00A910C4"/>
    <w:rsid w:val="00A912F7"/>
    <w:rsid w:val="00A916F5"/>
    <w:rsid w:val="00A91E3C"/>
    <w:rsid w:val="00A924BE"/>
    <w:rsid w:val="00A92E75"/>
    <w:rsid w:val="00A93604"/>
    <w:rsid w:val="00A93642"/>
    <w:rsid w:val="00A937ED"/>
    <w:rsid w:val="00A938F1"/>
    <w:rsid w:val="00A93C15"/>
    <w:rsid w:val="00A941D0"/>
    <w:rsid w:val="00A94DA8"/>
    <w:rsid w:val="00A95C02"/>
    <w:rsid w:val="00A95FE7"/>
    <w:rsid w:val="00A96F14"/>
    <w:rsid w:val="00A97082"/>
    <w:rsid w:val="00A97889"/>
    <w:rsid w:val="00AA0603"/>
    <w:rsid w:val="00AA0840"/>
    <w:rsid w:val="00AA0D99"/>
    <w:rsid w:val="00AA16B4"/>
    <w:rsid w:val="00AA1820"/>
    <w:rsid w:val="00AA222D"/>
    <w:rsid w:val="00AA233E"/>
    <w:rsid w:val="00AA25AA"/>
    <w:rsid w:val="00AA323B"/>
    <w:rsid w:val="00AA334D"/>
    <w:rsid w:val="00AA3351"/>
    <w:rsid w:val="00AA3365"/>
    <w:rsid w:val="00AA340C"/>
    <w:rsid w:val="00AA34E8"/>
    <w:rsid w:val="00AA3927"/>
    <w:rsid w:val="00AA3992"/>
    <w:rsid w:val="00AA4104"/>
    <w:rsid w:val="00AA4D43"/>
    <w:rsid w:val="00AA50FF"/>
    <w:rsid w:val="00AA553E"/>
    <w:rsid w:val="00AA5BF5"/>
    <w:rsid w:val="00AA5C35"/>
    <w:rsid w:val="00AA60F8"/>
    <w:rsid w:val="00AA6915"/>
    <w:rsid w:val="00AA73C1"/>
    <w:rsid w:val="00AA7485"/>
    <w:rsid w:val="00AA7A58"/>
    <w:rsid w:val="00AB0265"/>
    <w:rsid w:val="00AB0288"/>
    <w:rsid w:val="00AB110B"/>
    <w:rsid w:val="00AB11C3"/>
    <w:rsid w:val="00AB131C"/>
    <w:rsid w:val="00AB1525"/>
    <w:rsid w:val="00AB23F9"/>
    <w:rsid w:val="00AB2604"/>
    <w:rsid w:val="00AB2F2D"/>
    <w:rsid w:val="00AB3598"/>
    <w:rsid w:val="00AB3930"/>
    <w:rsid w:val="00AB3969"/>
    <w:rsid w:val="00AB3A6D"/>
    <w:rsid w:val="00AB3F30"/>
    <w:rsid w:val="00AB4650"/>
    <w:rsid w:val="00AB54B1"/>
    <w:rsid w:val="00AB54D7"/>
    <w:rsid w:val="00AB5E52"/>
    <w:rsid w:val="00AB620E"/>
    <w:rsid w:val="00AB6324"/>
    <w:rsid w:val="00AB64A5"/>
    <w:rsid w:val="00AB71C0"/>
    <w:rsid w:val="00AB72E6"/>
    <w:rsid w:val="00AB7DD3"/>
    <w:rsid w:val="00AC0026"/>
    <w:rsid w:val="00AC00B4"/>
    <w:rsid w:val="00AC0600"/>
    <w:rsid w:val="00AC08FD"/>
    <w:rsid w:val="00AC0CE4"/>
    <w:rsid w:val="00AC1BA1"/>
    <w:rsid w:val="00AC1E06"/>
    <w:rsid w:val="00AC1ED1"/>
    <w:rsid w:val="00AC2847"/>
    <w:rsid w:val="00AC2BB2"/>
    <w:rsid w:val="00AC32AC"/>
    <w:rsid w:val="00AC34CC"/>
    <w:rsid w:val="00AC4290"/>
    <w:rsid w:val="00AC4A04"/>
    <w:rsid w:val="00AC4E7A"/>
    <w:rsid w:val="00AC5536"/>
    <w:rsid w:val="00AC63AE"/>
    <w:rsid w:val="00AC6609"/>
    <w:rsid w:val="00AC679D"/>
    <w:rsid w:val="00AC7474"/>
    <w:rsid w:val="00AC76E8"/>
    <w:rsid w:val="00AC7D17"/>
    <w:rsid w:val="00AC7F49"/>
    <w:rsid w:val="00AD01B2"/>
    <w:rsid w:val="00AD032D"/>
    <w:rsid w:val="00AD04C4"/>
    <w:rsid w:val="00AD09AA"/>
    <w:rsid w:val="00AD144B"/>
    <w:rsid w:val="00AD26BC"/>
    <w:rsid w:val="00AD286C"/>
    <w:rsid w:val="00AD2AE4"/>
    <w:rsid w:val="00AD2B57"/>
    <w:rsid w:val="00AD535D"/>
    <w:rsid w:val="00AD5722"/>
    <w:rsid w:val="00AD64C3"/>
    <w:rsid w:val="00AD667F"/>
    <w:rsid w:val="00AD79BC"/>
    <w:rsid w:val="00AD7D04"/>
    <w:rsid w:val="00AD7F4D"/>
    <w:rsid w:val="00AE014A"/>
    <w:rsid w:val="00AE03D0"/>
    <w:rsid w:val="00AE0C5C"/>
    <w:rsid w:val="00AE0EC7"/>
    <w:rsid w:val="00AE1259"/>
    <w:rsid w:val="00AE137D"/>
    <w:rsid w:val="00AE201B"/>
    <w:rsid w:val="00AE2265"/>
    <w:rsid w:val="00AE2376"/>
    <w:rsid w:val="00AE24C6"/>
    <w:rsid w:val="00AE279E"/>
    <w:rsid w:val="00AE2E4E"/>
    <w:rsid w:val="00AE2EF7"/>
    <w:rsid w:val="00AE4191"/>
    <w:rsid w:val="00AE475F"/>
    <w:rsid w:val="00AE590D"/>
    <w:rsid w:val="00AE5B37"/>
    <w:rsid w:val="00AE5ED6"/>
    <w:rsid w:val="00AE67F8"/>
    <w:rsid w:val="00AE6BD8"/>
    <w:rsid w:val="00AF0430"/>
    <w:rsid w:val="00AF0820"/>
    <w:rsid w:val="00AF0A24"/>
    <w:rsid w:val="00AF0F2A"/>
    <w:rsid w:val="00AF12D2"/>
    <w:rsid w:val="00AF1349"/>
    <w:rsid w:val="00AF171F"/>
    <w:rsid w:val="00AF20A6"/>
    <w:rsid w:val="00AF2211"/>
    <w:rsid w:val="00AF2477"/>
    <w:rsid w:val="00AF2DE6"/>
    <w:rsid w:val="00AF2F66"/>
    <w:rsid w:val="00AF305C"/>
    <w:rsid w:val="00AF33BB"/>
    <w:rsid w:val="00AF3EF1"/>
    <w:rsid w:val="00AF414A"/>
    <w:rsid w:val="00AF4270"/>
    <w:rsid w:val="00AF4A28"/>
    <w:rsid w:val="00AF4FD7"/>
    <w:rsid w:val="00AF573A"/>
    <w:rsid w:val="00AF5BF3"/>
    <w:rsid w:val="00AF66F6"/>
    <w:rsid w:val="00AF6958"/>
    <w:rsid w:val="00AF6C5D"/>
    <w:rsid w:val="00AF6C5E"/>
    <w:rsid w:val="00AF6FBE"/>
    <w:rsid w:val="00AF71AD"/>
    <w:rsid w:val="00AF739E"/>
    <w:rsid w:val="00B0051B"/>
    <w:rsid w:val="00B0054A"/>
    <w:rsid w:val="00B0175A"/>
    <w:rsid w:val="00B017C4"/>
    <w:rsid w:val="00B0238A"/>
    <w:rsid w:val="00B02FF7"/>
    <w:rsid w:val="00B03503"/>
    <w:rsid w:val="00B0368A"/>
    <w:rsid w:val="00B038EC"/>
    <w:rsid w:val="00B04EA9"/>
    <w:rsid w:val="00B05961"/>
    <w:rsid w:val="00B06979"/>
    <w:rsid w:val="00B06CC1"/>
    <w:rsid w:val="00B06CDA"/>
    <w:rsid w:val="00B075E1"/>
    <w:rsid w:val="00B07F6B"/>
    <w:rsid w:val="00B105CD"/>
    <w:rsid w:val="00B107B7"/>
    <w:rsid w:val="00B109D1"/>
    <w:rsid w:val="00B1159A"/>
    <w:rsid w:val="00B117C3"/>
    <w:rsid w:val="00B11BD0"/>
    <w:rsid w:val="00B11EA6"/>
    <w:rsid w:val="00B1250A"/>
    <w:rsid w:val="00B12611"/>
    <w:rsid w:val="00B1295B"/>
    <w:rsid w:val="00B12DE9"/>
    <w:rsid w:val="00B138C2"/>
    <w:rsid w:val="00B13B02"/>
    <w:rsid w:val="00B13E6F"/>
    <w:rsid w:val="00B1419A"/>
    <w:rsid w:val="00B1463D"/>
    <w:rsid w:val="00B14AE4"/>
    <w:rsid w:val="00B152F2"/>
    <w:rsid w:val="00B15372"/>
    <w:rsid w:val="00B153AA"/>
    <w:rsid w:val="00B156AB"/>
    <w:rsid w:val="00B161DE"/>
    <w:rsid w:val="00B16245"/>
    <w:rsid w:val="00B16441"/>
    <w:rsid w:val="00B1694F"/>
    <w:rsid w:val="00B178BA"/>
    <w:rsid w:val="00B17DAE"/>
    <w:rsid w:val="00B2030E"/>
    <w:rsid w:val="00B20A43"/>
    <w:rsid w:val="00B20AED"/>
    <w:rsid w:val="00B20B27"/>
    <w:rsid w:val="00B20E31"/>
    <w:rsid w:val="00B21823"/>
    <w:rsid w:val="00B2197C"/>
    <w:rsid w:val="00B21DAC"/>
    <w:rsid w:val="00B21EAF"/>
    <w:rsid w:val="00B22366"/>
    <w:rsid w:val="00B22AA7"/>
    <w:rsid w:val="00B231F9"/>
    <w:rsid w:val="00B24087"/>
    <w:rsid w:val="00B2419D"/>
    <w:rsid w:val="00B242C5"/>
    <w:rsid w:val="00B242F1"/>
    <w:rsid w:val="00B24FAC"/>
    <w:rsid w:val="00B25153"/>
    <w:rsid w:val="00B2526D"/>
    <w:rsid w:val="00B25F6C"/>
    <w:rsid w:val="00B26513"/>
    <w:rsid w:val="00B265CB"/>
    <w:rsid w:val="00B276FE"/>
    <w:rsid w:val="00B30D3C"/>
    <w:rsid w:val="00B30E9D"/>
    <w:rsid w:val="00B31BC2"/>
    <w:rsid w:val="00B31C6C"/>
    <w:rsid w:val="00B32F63"/>
    <w:rsid w:val="00B3347B"/>
    <w:rsid w:val="00B33CDB"/>
    <w:rsid w:val="00B3401F"/>
    <w:rsid w:val="00B3485C"/>
    <w:rsid w:val="00B34B27"/>
    <w:rsid w:val="00B34EDB"/>
    <w:rsid w:val="00B35201"/>
    <w:rsid w:val="00B356D6"/>
    <w:rsid w:val="00B35970"/>
    <w:rsid w:val="00B361E5"/>
    <w:rsid w:val="00B37C15"/>
    <w:rsid w:val="00B37C63"/>
    <w:rsid w:val="00B40056"/>
    <w:rsid w:val="00B403E7"/>
    <w:rsid w:val="00B4069C"/>
    <w:rsid w:val="00B41338"/>
    <w:rsid w:val="00B419B9"/>
    <w:rsid w:val="00B41CB8"/>
    <w:rsid w:val="00B42154"/>
    <w:rsid w:val="00B42BFE"/>
    <w:rsid w:val="00B42CF4"/>
    <w:rsid w:val="00B43B90"/>
    <w:rsid w:val="00B44301"/>
    <w:rsid w:val="00B444A9"/>
    <w:rsid w:val="00B45119"/>
    <w:rsid w:val="00B45F4F"/>
    <w:rsid w:val="00B45F80"/>
    <w:rsid w:val="00B462FD"/>
    <w:rsid w:val="00B46C73"/>
    <w:rsid w:val="00B46CEE"/>
    <w:rsid w:val="00B47832"/>
    <w:rsid w:val="00B479C9"/>
    <w:rsid w:val="00B50700"/>
    <w:rsid w:val="00B50C55"/>
    <w:rsid w:val="00B51031"/>
    <w:rsid w:val="00B51454"/>
    <w:rsid w:val="00B514A9"/>
    <w:rsid w:val="00B5162B"/>
    <w:rsid w:val="00B51C8D"/>
    <w:rsid w:val="00B52195"/>
    <w:rsid w:val="00B5297E"/>
    <w:rsid w:val="00B53D2A"/>
    <w:rsid w:val="00B55E41"/>
    <w:rsid w:val="00B560F2"/>
    <w:rsid w:val="00B575BF"/>
    <w:rsid w:val="00B57806"/>
    <w:rsid w:val="00B57D36"/>
    <w:rsid w:val="00B60135"/>
    <w:rsid w:val="00B60507"/>
    <w:rsid w:val="00B60D1A"/>
    <w:rsid w:val="00B60E07"/>
    <w:rsid w:val="00B61F1A"/>
    <w:rsid w:val="00B623C8"/>
    <w:rsid w:val="00B62B6F"/>
    <w:rsid w:val="00B63106"/>
    <w:rsid w:val="00B6313A"/>
    <w:rsid w:val="00B63525"/>
    <w:rsid w:val="00B63AB1"/>
    <w:rsid w:val="00B63F4C"/>
    <w:rsid w:val="00B6408D"/>
    <w:rsid w:val="00B658D2"/>
    <w:rsid w:val="00B659BD"/>
    <w:rsid w:val="00B67069"/>
    <w:rsid w:val="00B670A5"/>
    <w:rsid w:val="00B6743C"/>
    <w:rsid w:val="00B676A4"/>
    <w:rsid w:val="00B67F25"/>
    <w:rsid w:val="00B7069E"/>
    <w:rsid w:val="00B706AF"/>
    <w:rsid w:val="00B706F1"/>
    <w:rsid w:val="00B70C20"/>
    <w:rsid w:val="00B70DAF"/>
    <w:rsid w:val="00B70DCA"/>
    <w:rsid w:val="00B70E97"/>
    <w:rsid w:val="00B71168"/>
    <w:rsid w:val="00B71EAD"/>
    <w:rsid w:val="00B725BA"/>
    <w:rsid w:val="00B72CAE"/>
    <w:rsid w:val="00B73111"/>
    <w:rsid w:val="00B73870"/>
    <w:rsid w:val="00B73BD3"/>
    <w:rsid w:val="00B7453E"/>
    <w:rsid w:val="00B7457F"/>
    <w:rsid w:val="00B74721"/>
    <w:rsid w:val="00B747E8"/>
    <w:rsid w:val="00B754C1"/>
    <w:rsid w:val="00B75585"/>
    <w:rsid w:val="00B759CE"/>
    <w:rsid w:val="00B75A59"/>
    <w:rsid w:val="00B75E64"/>
    <w:rsid w:val="00B75FDA"/>
    <w:rsid w:val="00B76146"/>
    <w:rsid w:val="00B76693"/>
    <w:rsid w:val="00B76DEB"/>
    <w:rsid w:val="00B77085"/>
    <w:rsid w:val="00B77766"/>
    <w:rsid w:val="00B77B87"/>
    <w:rsid w:val="00B77FE2"/>
    <w:rsid w:val="00B80103"/>
    <w:rsid w:val="00B803B8"/>
    <w:rsid w:val="00B80E59"/>
    <w:rsid w:val="00B81005"/>
    <w:rsid w:val="00B829CC"/>
    <w:rsid w:val="00B831AE"/>
    <w:rsid w:val="00B838A3"/>
    <w:rsid w:val="00B842F9"/>
    <w:rsid w:val="00B84E93"/>
    <w:rsid w:val="00B854E8"/>
    <w:rsid w:val="00B86409"/>
    <w:rsid w:val="00B86878"/>
    <w:rsid w:val="00B86CAA"/>
    <w:rsid w:val="00B87420"/>
    <w:rsid w:val="00B87670"/>
    <w:rsid w:val="00B9029E"/>
    <w:rsid w:val="00B90607"/>
    <w:rsid w:val="00B90811"/>
    <w:rsid w:val="00B908F1"/>
    <w:rsid w:val="00B90B15"/>
    <w:rsid w:val="00B92210"/>
    <w:rsid w:val="00B922B2"/>
    <w:rsid w:val="00B92F7C"/>
    <w:rsid w:val="00B93337"/>
    <w:rsid w:val="00B93509"/>
    <w:rsid w:val="00B93915"/>
    <w:rsid w:val="00B94DE4"/>
    <w:rsid w:val="00B95926"/>
    <w:rsid w:val="00B960B0"/>
    <w:rsid w:val="00B96A24"/>
    <w:rsid w:val="00B96F84"/>
    <w:rsid w:val="00B970DE"/>
    <w:rsid w:val="00B9772B"/>
    <w:rsid w:val="00B977C4"/>
    <w:rsid w:val="00B97A69"/>
    <w:rsid w:val="00B97C73"/>
    <w:rsid w:val="00BA0BC9"/>
    <w:rsid w:val="00BA0E1C"/>
    <w:rsid w:val="00BA1057"/>
    <w:rsid w:val="00BA1887"/>
    <w:rsid w:val="00BA19F3"/>
    <w:rsid w:val="00BA29AE"/>
    <w:rsid w:val="00BA4890"/>
    <w:rsid w:val="00BA4DA5"/>
    <w:rsid w:val="00BA51AE"/>
    <w:rsid w:val="00BA5309"/>
    <w:rsid w:val="00BA5CBE"/>
    <w:rsid w:val="00BA6ADF"/>
    <w:rsid w:val="00BA74C7"/>
    <w:rsid w:val="00BA755B"/>
    <w:rsid w:val="00BB0430"/>
    <w:rsid w:val="00BB045D"/>
    <w:rsid w:val="00BB0477"/>
    <w:rsid w:val="00BB11FB"/>
    <w:rsid w:val="00BB121B"/>
    <w:rsid w:val="00BB1EC0"/>
    <w:rsid w:val="00BB2072"/>
    <w:rsid w:val="00BB29C9"/>
    <w:rsid w:val="00BB2B73"/>
    <w:rsid w:val="00BB345B"/>
    <w:rsid w:val="00BB3523"/>
    <w:rsid w:val="00BB37E0"/>
    <w:rsid w:val="00BB38C1"/>
    <w:rsid w:val="00BB3A2E"/>
    <w:rsid w:val="00BB3DD5"/>
    <w:rsid w:val="00BB46CD"/>
    <w:rsid w:val="00BB4874"/>
    <w:rsid w:val="00BB52DD"/>
    <w:rsid w:val="00BB63BE"/>
    <w:rsid w:val="00BB65A1"/>
    <w:rsid w:val="00BB6A42"/>
    <w:rsid w:val="00BB6C62"/>
    <w:rsid w:val="00BB70D2"/>
    <w:rsid w:val="00BB714B"/>
    <w:rsid w:val="00BB7901"/>
    <w:rsid w:val="00BB79FB"/>
    <w:rsid w:val="00BB7CE3"/>
    <w:rsid w:val="00BC085E"/>
    <w:rsid w:val="00BC09FA"/>
    <w:rsid w:val="00BC0B54"/>
    <w:rsid w:val="00BC0B55"/>
    <w:rsid w:val="00BC1156"/>
    <w:rsid w:val="00BC11A4"/>
    <w:rsid w:val="00BC194F"/>
    <w:rsid w:val="00BC22DC"/>
    <w:rsid w:val="00BC2887"/>
    <w:rsid w:val="00BC2F19"/>
    <w:rsid w:val="00BC326E"/>
    <w:rsid w:val="00BC3985"/>
    <w:rsid w:val="00BC3D0E"/>
    <w:rsid w:val="00BC41FF"/>
    <w:rsid w:val="00BC42D4"/>
    <w:rsid w:val="00BC5098"/>
    <w:rsid w:val="00BC548A"/>
    <w:rsid w:val="00BC5939"/>
    <w:rsid w:val="00BC65A1"/>
    <w:rsid w:val="00BC6A3F"/>
    <w:rsid w:val="00BC726A"/>
    <w:rsid w:val="00BC79B9"/>
    <w:rsid w:val="00BC7A97"/>
    <w:rsid w:val="00BC7C13"/>
    <w:rsid w:val="00BD0842"/>
    <w:rsid w:val="00BD0BB5"/>
    <w:rsid w:val="00BD149B"/>
    <w:rsid w:val="00BD1F40"/>
    <w:rsid w:val="00BD228E"/>
    <w:rsid w:val="00BD268D"/>
    <w:rsid w:val="00BD2835"/>
    <w:rsid w:val="00BD2F81"/>
    <w:rsid w:val="00BD3AC2"/>
    <w:rsid w:val="00BD3CD1"/>
    <w:rsid w:val="00BD3E99"/>
    <w:rsid w:val="00BD4A07"/>
    <w:rsid w:val="00BD4CA9"/>
    <w:rsid w:val="00BD5233"/>
    <w:rsid w:val="00BD61DB"/>
    <w:rsid w:val="00BD63A0"/>
    <w:rsid w:val="00BD73EC"/>
    <w:rsid w:val="00BD76F1"/>
    <w:rsid w:val="00BD79C8"/>
    <w:rsid w:val="00BD7A7C"/>
    <w:rsid w:val="00BE0C48"/>
    <w:rsid w:val="00BE1AAA"/>
    <w:rsid w:val="00BE1C7D"/>
    <w:rsid w:val="00BE1F9B"/>
    <w:rsid w:val="00BE2160"/>
    <w:rsid w:val="00BE32A1"/>
    <w:rsid w:val="00BE33AB"/>
    <w:rsid w:val="00BE3676"/>
    <w:rsid w:val="00BE3745"/>
    <w:rsid w:val="00BE3FB0"/>
    <w:rsid w:val="00BE42DE"/>
    <w:rsid w:val="00BE4F43"/>
    <w:rsid w:val="00BE5A20"/>
    <w:rsid w:val="00BE5D30"/>
    <w:rsid w:val="00BE6624"/>
    <w:rsid w:val="00BE66F2"/>
    <w:rsid w:val="00BE6A98"/>
    <w:rsid w:val="00BE745F"/>
    <w:rsid w:val="00BE772A"/>
    <w:rsid w:val="00BF0131"/>
    <w:rsid w:val="00BF09A8"/>
    <w:rsid w:val="00BF0C04"/>
    <w:rsid w:val="00BF0C10"/>
    <w:rsid w:val="00BF1065"/>
    <w:rsid w:val="00BF18CB"/>
    <w:rsid w:val="00BF1B7C"/>
    <w:rsid w:val="00BF1F97"/>
    <w:rsid w:val="00BF2518"/>
    <w:rsid w:val="00BF28B4"/>
    <w:rsid w:val="00BF2C5F"/>
    <w:rsid w:val="00BF31BD"/>
    <w:rsid w:val="00BF3774"/>
    <w:rsid w:val="00BF3B4E"/>
    <w:rsid w:val="00BF3D50"/>
    <w:rsid w:val="00BF4499"/>
    <w:rsid w:val="00BF48F0"/>
    <w:rsid w:val="00BF494B"/>
    <w:rsid w:val="00BF4D7D"/>
    <w:rsid w:val="00BF53DE"/>
    <w:rsid w:val="00BF5459"/>
    <w:rsid w:val="00BF6324"/>
    <w:rsid w:val="00BF6701"/>
    <w:rsid w:val="00BF6AC4"/>
    <w:rsid w:val="00BF6DC4"/>
    <w:rsid w:val="00BF72B3"/>
    <w:rsid w:val="00BF73DB"/>
    <w:rsid w:val="00BF76D9"/>
    <w:rsid w:val="00BF7AB7"/>
    <w:rsid w:val="00C00981"/>
    <w:rsid w:val="00C009B9"/>
    <w:rsid w:val="00C0183D"/>
    <w:rsid w:val="00C01BAF"/>
    <w:rsid w:val="00C01D3C"/>
    <w:rsid w:val="00C02076"/>
    <w:rsid w:val="00C029C7"/>
    <w:rsid w:val="00C02B0F"/>
    <w:rsid w:val="00C0340C"/>
    <w:rsid w:val="00C03F08"/>
    <w:rsid w:val="00C045C4"/>
    <w:rsid w:val="00C0465F"/>
    <w:rsid w:val="00C04B7D"/>
    <w:rsid w:val="00C04CB1"/>
    <w:rsid w:val="00C07746"/>
    <w:rsid w:val="00C07C43"/>
    <w:rsid w:val="00C101F3"/>
    <w:rsid w:val="00C1066B"/>
    <w:rsid w:val="00C10DA3"/>
    <w:rsid w:val="00C10F88"/>
    <w:rsid w:val="00C113A4"/>
    <w:rsid w:val="00C113AB"/>
    <w:rsid w:val="00C122C6"/>
    <w:rsid w:val="00C12537"/>
    <w:rsid w:val="00C12932"/>
    <w:rsid w:val="00C12CC1"/>
    <w:rsid w:val="00C131EB"/>
    <w:rsid w:val="00C13239"/>
    <w:rsid w:val="00C1388B"/>
    <w:rsid w:val="00C142C5"/>
    <w:rsid w:val="00C143C9"/>
    <w:rsid w:val="00C14FC7"/>
    <w:rsid w:val="00C15519"/>
    <w:rsid w:val="00C155D4"/>
    <w:rsid w:val="00C15782"/>
    <w:rsid w:val="00C1696B"/>
    <w:rsid w:val="00C16ACE"/>
    <w:rsid w:val="00C17850"/>
    <w:rsid w:val="00C17FC4"/>
    <w:rsid w:val="00C206CE"/>
    <w:rsid w:val="00C2096E"/>
    <w:rsid w:val="00C20B9A"/>
    <w:rsid w:val="00C20C79"/>
    <w:rsid w:val="00C20F06"/>
    <w:rsid w:val="00C21A7E"/>
    <w:rsid w:val="00C22586"/>
    <w:rsid w:val="00C225BF"/>
    <w:rsid w:val="00C22719"/>
    <w:rsid w:val="00C22C7C"/>
    <w:rsid w:val="00C23A9A"/>
    <w:rsid w:val="00C23F30"/>
    <w:rsid w:val="00C24103"/>
    <w:rsid w:val="00C24DE9"/>
    <w:rsid w:val="00C25B9D"/>
    <w:rsid w:val="00C26395"/>
    <w:rsid w:val="00C269F7"/>
    <w:rsid w:val="00C2707C"/>
    <w:rsid w:val="00C27358"/>
    <w:rsid w:val="00C2750E"/>
    <w:rsid w:val="00C27B9F"/>
    <w:rsid w:val="00C321BD"/>
    <w:rsid w:val="00C32427"/>
    <w:rsid w:val="00C32C8B"/>
    <w:rsid w:val="00C32D98"/>
    <w:rsid w:val="00C32EB3"/>
    <w:rsid w:val="00C33657"/>
    <w:rsid w:val="00C3376C"/>
    <w:rsid w:val="00C33E3C"/>
    <w:rsid w:val="00C34669"/>
    <w:rsid w:val="00C34A29"/>
    <w:rsid w:val="00C351E5"/>
    <w:rsid w:val="00C3533B"/>
    <w:rsid w:val="00C35505"/>
    <w:rsid w:val="00C36775"/>
    <w:rsid w:val="00C36FAA"/>
    <w:rsid w:val="00C372A4"/>
    <w:rsid w:val="00C37D06"/>
    <w:rsid w:val="00C40301"/>
    <w:rsid w:val="00C40410"/>
    <w:rsid w:val="00C40950"/>
    <w:rsid w:val="00C40EA5"/>
    <w:rsid w:val="00C4135B"/>
    <w:rsid w:val="00C414C5"/>
    <w:rsid w:val="00C41678"/>
    <w:rsid w:val="00C41D1C"/>
    <w:rsid w:val="00C421F1"/>
    <w:rsid w:val="00C42286"/>
    <w:rsid w:val="00C4241D"/>
    <w:rsid w:val="00C42557"/>
    <w:rsid w:val="00C42F5E"/>
    <w:rsid w:val="00C42F71"/>
    <w:rsid w:val="00C435D6"/>
    <w:rsid w:val="00C43FA5"/>
    <w:rsid w:val="00C44BA9"/>
    <w:rsid w:val="00C44CAA"/>
    <w:rsid w:val="00C45921"/>
    <w:rsid w:val="00C4622F"/>
    <w:rsid w:val="00C46378"/>
    <w:rsid w:val="00C46A18"/>
    <w:rsid w:val="00C46FD2"/>
    <w:rsid w:val="00C4704C"/>
    <w:rsid w:val="00C47460"/>
    <w:rsid w:val="00C47D83"/>
    <w:rsid w:val="00C51CBD"/>
    <w:rsid w:val="00C51D5B"/>
    <w:rsid w:val="00C52399"/>
    <w:rsid w:val="00C52CDA"/>
    <w:rsid w:val="00C538DE"/>
    <w:rsid w:val="00C53A26"/>
    <w:rsid w:val="00C5415F"/>
    <w:rsid w:val="00C54B25"/>
    <w:rsid w:val="00C54D82"/>
    <w:rsid w:val="00C56228"/>
    <w:rsid w:val="00C56378"/>
    <w:rsid w:val="00C56646"/>
    <w:rsid w:val="00C5674F"/>
    <w:rsid w:val="00C56D70"/>
    <w:rsid w:val="00C56D7F"/>
    <w:rsid w:val="00C56E12"/>
    <w:rsid w:val="00C57C3D"/>
    <w:rsid w:val="00C57D2B"/>
    <w:rsid w:val="00C57DE6"/>
    <w:rsid w:val="00C604B0"/>
    <w:rsid w:val="00C605EC"/>
    <w:rsid w:val="00C61D05"/>
    <w:rsid w:val="00C621C7"/>
    <w:rsid w:val="00C6247B"/>
    <w:rsid w:val="00C6273C"/>
    <w:rsid w:val="00C627E6"/>
    <w:rsid w:val="00C6335C"/>
    <w:rsid w:val="00C638FF"/>
    <w:rsid w:val="00C63AA0"/>
    <w:rsid w:val="00C63B88"/>
    <w:rsid w:val="00C64054"/>
    <w:rsid w:val="00C64198"/>
    <w:rsid w:val="00C64BF4"/>
    <w:rsid w:val="00C654D7"/>
    <w:rsid w:val="00C65AD4"/>
    <w:rsid w:val="00C661AD"/>
    <w:rsid w:val="00C66259"/>
    <w:rsid w:val="00C6696D"/>
    <w:rsid w:val="00C66ADB"/>
    <w:rsid w:val="00C67F95"/>
    <w:rsid w:val="00C702B0"/>
    <w:rsid w:val="00C7053A"/>
    <w:rsid w:val="00C709B2"/>
    <w:rsid w:val="00C70D0D"/>
    <w:rsid w:val="00C70FA8"/>
    <w:rsid w:val="00C71033"/>
    <w:rsid w:val="00C7182E"/>
    <w:rsid w:val="00C71CB1"/>
    <w:rsid w:val="00C71D03"/>
    <w:rsid w:val="00C7256C"/>
    <w:rsid w:val="00C72885"/>
    <w:rsid w:val="00C728CD"/>
    <w:rsid w:val="00C72DE4"/>
    <w:rsid w:val="00C732EC"/>
    <w:rsid w:val="00C73571"/>
    <w:rsid w:val="00C743B5"/>
    <w:rsid w:val="00C7564B"/>
    <w:rsid w:val="00C758A8"/>
    <w:rsid w:val="00C7592D"/>
    <w:rsid w:val="00C75A8B"/>
    <w:rsid w:val="00C75AE1"/>
    <w:rsid w:val="00C75C60"/>
    <w:rsid w:val="00C773CF"/>
    <w:rsid w:val="00C77C84"/>
    <w:rsid w:val="00C8001B"/>
    <w:rsid w:val="00C80085"/>
    <w:rsid w:val="00C8128C"/>
    <w:rsid w:val="00C8173C"/>
    <w:rsid w:val="00C81DF7"/>
    <w:rsid w:val="00C82890"/>
    <w:rsid w:val="00C837EB"/>
    <w:rsid w:val="00C83C1D"/>
    <w:rsid w:val="00C84883"/>
    <w:rsid w:val="00C853CA"/>
    <w:rsid w:val="00C85675"/>
    <w:rsid w:val="00C85B44"/>
    <w:rsid w:val="00C8640E"/>
    <w:rsid w:val="00C86C7B"/>
    <w:rsid w:val="00C86E5D"/>
    <w:rsid w:val="00C877EB"/>
    <w:rsid w:val="00C87939"/>
    <w:rsid w:val="00C87D1D"/>
    <w:rsid w:val="00C87DE2"/>
    <w:rsid w:val="00C904E4"/>
    <w:rsid w:val="00C906AF"/>
    <w:rsid w:val="00C906D5"/>
    <w:rsid w:val="00C9096B"/>
    <w:rsid w:val="00C90E91"/>
    <w:rsid w:val="00C91669"/>
    <w:rsid w:val="00C9184A"/>
    <w:rsid w:val="00C91A49"/>
    <w:rsid w:val="00C91C0B"/>
    <w:rsid w:val="00C91E9D"/>
    <w:rsid w:val="00C91FB4"/>
    <w:rsid w:val="00C926D9"/>
    <w:rsid w:val="00C92FC8"/>
    <w:rsid w:val="00C9343B"/>
    <w:rsid w:val="00C93AEE"/>
    <w:rsid w:val="00C93DCE"/>
    <w:rsid w:val="00C94086"/>
    <w:rsid w:val="00C94F12"/>
    <w:rsid w:val="00C95067"/>
    <w:rsid w:val="00C95301"/>
    <w:rsid w:val="00C95BB7"/>
    <w:rsid w:val="00C96528"/>
    <w:rsid w:val="00C96F3B"/>
    <w:rsid w:val="00C972C9"/>
    <w:rsid w:val="00C97313"/>
    <w:rsid w:val="00C97370"/>
    <w:rsid w:val="00CA1147"/>
    <w:rsid w:val="00CA122D"/>
    <w:rsid w:val="00CA134D"/>
    <w:rsid w:val="00CA1FAA"/>
    <w:rsid w:val="00CA2659"/>
    <w:rsid w:val="00CA36D6"/>
    <w:rsid w:val="00CA46C7"/>
    <w:rsid w:val="00CA49C7"/>
    <w:rsid w:val="00CA5005"/>
    <w:rsid w:val="00CA50A7"/>
    <w:rsid w:val="00CA592D"/>
    <w:rsid w:val="00CA60A7"/>
    <w:rsid w:val="00CA60EA"/>
    <w:rsid w:val="00CA6214"/>
    <w:rsid w:val="00CA66F2"/>
    <w:rsid w:val="00CA6AA9"/>
    <w:rsid w:val="00CA6BD9"/>
    <w:rsid w:val="00CA6C09"/>
    <w:rsid w:val="00CA70C4"/>
    <w:rsid w:val="00CB01BD"/>
    <w:rsid w:val="00CB0787"/>
    <w:rsid w:val="00CB0DB6"/>
    <w:rsid w:val="00CB12CC"/>
    <w:rsid w:val="00CB1742"/>
    <w:rsid w:val="00CB216F"/>
    <w:rsid w:val="00CB218C"/>
    <w:rsid w:val="00CB2387"/>
    <w:rsid w:val="00CB2742"/>
    <w:rsid w:val="00CB2D10"/>
    <w:rsid w:val="00CB3D44"/>
    <w:rsid w:val="00CB4293"/>
    <w:rsid w:val="00CB44D5"/>
    <w:rsid w:val="00CB4DFE"/>
    <w:rsid w:val="00CB521E"/>
    <w:rsid w:val="00CB5314"/>
    <w:rsid w:val="00CB550F"/>
    <w:rsid w:val="00CB5CAE"/>
    <w:rsid w:val="00CB60D1"/>
    <w:rsid w:val="00CB6636"/>
    <w:rsid w:val="00CB670E"/>
    <w:rsid w:val="00CB6B17"/>
    <w:rsid w:val="00CB6C5D"/>
    <w:rsid w:val="00CB6E49"/>
    <w:rsid w:val="00CB75E3"/>
    <w:rsid w:val="00CB79A5"/>
    <w:rsid w:val="00CB7E52"/>
    <w:rsid w:val="00CC0ED2"/>
    <w:rsid w:val="00CC14DB"/>
    <w:rsid w:val="00CC171E"/>
    <w:rsid w:val="00CC195A"/>
    <w:rsid w:val="00CC2453"/>
    <w:rsid w:val="00CC2A1C"/>
    <w:rsid w:val="00CC2C15"/>
    <w:rsid w:val="00CC2DC4"/>
    <w:rsid w:val="00CC2F30"/>
    <w:rsid w:val="00CC34A9"/>
    <w:rsid w:val="00CC3BCA"/>
    <w:rsid w:val="00CC3F49"/>
    <w:rsid w:val="00CC40A3"/>
    <w:rsid w:val="00CC48BA"/>
    <w:rsid w:val="00CC4FEE"/>
    <w:rsid w:val="00CC6424"/>
    <w:rsid w:val="00CC67FD"/>
    <w:rsid w:val="00CC76F0"/>
    <w:rsid w:val="00CC76FB"/>
    <w:rsid w:val="00CC7720"/>
    <w:rsid w:val="00CC7CC6"/>
    <w:rsid w:val="00CC7D6B"/>
    <w:rsid w:val="00CC7F27"/>
    <w:rsid w:val="00CD0E75"/>
    <w:rsid w:val="00CD111E"/>
    <w:rsid w:val="00CD1125"/>
    <w:rsid w:val="00CD11E5"/>
    <w:rsid w:val="00CD1535"/>
    <w:rsid w:val="00CD1E92"/>
    <w:rsid w:val="00CD1FED"/>
    <w:rsid w:val="00CD27C4"/>
    <w:rsid w:val="00CD31D4"/>
    <w:rsid w:val="00CD3265"/>
    <w:rsid w:val="00CD3991"/>
    <w:rsid w:val="00CD4D4B"/>
    <w:rsid w:val="00CD5183"/>
    <w:rsid w:val="00CD5957"/>
    <w:rsid w:val="00CD5EF5"/>
    <w:rsid w:val="00CD6609"/>
    <w:rsid w:val="00CD6F64"/>
    <w:rsid w:val="00CD70FA"/>
    <w:rsid w:val="00CD728E"/>
    <w:rsid w:val="00CD7840"/>
    <w:rsid w:val="00CD7D4F"/>
    <w:rsid w:val="00CE013A"/>
    <w:rsid w:val="00CE01C6"/>
    <w:rsid w:val="00CE03A5"/>
    <w:rsid w:val="00CE0B34"/>
    <w:rsid w:val="00CE0C81"/>
    <w:rsid w:val="00CE0E3B"/>
    <w:rsid w:val="00CE138B"/>
    <w:rsid w:val="00CE1544"/>
    <w:rsid w:val="00CE17BB"/>
    <w:rsid w:val="00CE1FED"/>
    <w:rsid w:val="00CE210D"/>
    <w:rsid w:val="00CE2176"/>
    <w:rsid w:val="00CE2AE6"/>
    <w:rsid w:val="00CE2CAE"/>
    <w:rsid w:val="00CE42FB"/>
    <w:rsid w:val="00CE4680"/>
    <w:rsid w:val="00CE48B5"/>
    <w:rsid w:val="00CE4DCA"/>
    <w:rsid w:val="00CE5494"/>
    <w:rsid w:val="00CE59D3"/>
    <w:rsid w:val="00CE5DFF"/>
    <w:rsid w:val="00CE620B"/>
    <w:rsid w:val="00CE67FD"/>
    <w:rsid w:val="00CE695F"/>
    <w:rsid w:val="00CE6C92"/>
    <w:rsid w:val="00CE6D87"/>
    <w:rsid w:val="00CE6FD8"/>
    <w:rsid w:val="00CE7411"/>
    <w:rsid w:val="00CF03E4"/>
    <w:rsid w:val="00CF07EB"/>
    <w:rsid w:val="00CF109B"/>
    <w:rsid w:val="00CF10B6"/>
    <w:rsid w:val="00CF1DFA"/>
    <w:rsid w:val="00CF1E7A"/>
    <w:rsid w:val="00CF27DC"/>
    <w:rsid w:val="00CF30A7"/>
    <w:rsid w:val="00CF3A57"/>
    <w:rsid w:val="00CF3D83"/>
    <w:rsid w:val="00CF4A0F"/>
    <w:rsid w:val="00CF56B9"/>
    <w:rsid w:val="00CF5874"/>
    <w:rsid w:val="00CF5B23"/>
    <w:rsid w:val="00CF621E"/>
    <w:rsid w:val="00CF6865"/>
    <w:rsid w:val="00CF7730"/>
    <w:rsid w:val="00CF77F3"/>
    <w:rsid w:val="00CF7881"/>
    <w:rsid w:val="00CF788D"/>
    <w:rsid w:val="00CF7D90"/>
    <w:rsid w:val="00CF7DD6"/>
    <w:rsid w:val="00CF7EB8"/>
    <w:rsid w:val="00D0075E"/>
    <w:rsid w:val="00D01772"/>
    <w:rsid w:val="00D02051"/>
    <w:rsid w:val="00D028A8"/>
    <w:rsid w:val="00D028AF"/>
    <w:rsid w:val="00D02925"/>
    <w:rsid w:val="00D02963"/>
    <w:rsid w:val="00D039B7"/>
    <w:rsid w:val="00D0468C"/>
    <w:rsid w:val="00D046C2"/>
    <w:rsid w:val="00D05078"/>
    <w:rsid w:val="00D05A93"/>
    <w:rsid w:val="00D05B30"/>
    <w:rsid w:val="00D0600E"/>
    <w:rsid w:val="00D06089"/>
    <w:rsid w:val="00D064E9"/>
    <w:rsid w:val="00D06E69"/>
    <w:rsid w:val="00D07107"/>
    <w:rsid w:val="00D07B4F"/>
    <w:rsid w:val="00D10ACB"/>
    <w:rsid w:val="00D110BF"/>
    <w:rsid w:val="00D114FB"/>
    <w:rsid w:val="00D11A73"/>
    <w:rsid w:val="00D11EA8"/>
    <w:rsid w:val="00D12487"/>
    <w:rsid w:val="00D12499"/>
    <w:rsid w:val="00D12DCE"/>
    <w:rsid w:val="00D12EB5"/>
    <w:rsid w:val="00D13518"/>
    <w:rsid w:val="00D136C7"/>
    <w:rsid w:val="00D13D98"/>
    <w:rsid w:val="00D13F98"/>
    <w:rsid w:val="00D14A28"/>
    <w:rsid w:val="00D14ABA"/>
    <w:rsid w:val="00D15542"/>
    <w:rsid w:val="00D16133"/>
    <w:rsid w:val="00D17127"/>
    <w:rsid w:val="00D17F5F"/>
    <w:rsid w:val="00D2034E"/>
    <w:rsid w:val="00D205DB"/>
    <w:rsid w:val="00D20A01"/>
    <w:rsid w:val="00D20F61"/>
    <w:rsid w:val="00D21995"/>
    <w:rsid w:val="00D21AEC"/>
    <w:rsid w:val="00D231B0"/>
    <w:rsid w:val="00D232B3"/>
    <w:rsid w:val="00D2375E"/>
    <w:rsid w:val="00D237A4"/>
    <w:rsid w:val="00D2394C"/>
    <w:rsid w:val="00D23E41"/>
    <w:rsid w:val="00D24330"/>
    <w:rsid w:val="00D24532"/>
    <w:rsid w:val="00D24EB9"/>
    <w:rsid w:val="00D24F4D"/>
    <w:rsid w:val="00D2508D"/>
    <w:rsid w:val="00D25CE7"/>
    <w:rsid w:val="00D25F46"/>
    <w:rsid w:val="00D2642E"/>
    <w:rsid w:val="00D2647E"/>
    <w:rsid w:val="00D26768"/>
    <w:rsid w:val="00D2686F"/>
    <w:rsid w:val="00D269C2"/>
    <w:rsid w:val="00D27062"/>
    <w:rsid w:val="00D27550"/>
    <w:rsid w:val="00D2776F"/>
    <w:rsid w:val="00D27DB5"/>
    <w:rsid w:val="00D27EEE"/>
    <w:rsid w:val="00D30000"/>
    <w:rsid w:val="00D30DE4"/>
    <w:rsid w:val="00D31411"/>
    <w:rsid w:val="00D314D2"/>
    <w:rsid w:val="00D31B4C"/>
    <w:rsid w:val="00D3268B"/>
    <w:rsid w:val="00D33660"/>
    <w:rsid w:val="00D33E71"/>
    <w:rsid w:val="00D347A1"/>
    <w:rsid w:val="00D34A10"/>
    <w:rsid w:val="00D34F17"/>
    <w:rsid w:val="00D367F8"/>
    <w:rsid w:val="00D368C6"/>
    <w:rsid w:val="00D36A66"/>
    <w:rsid w:val="00D37693"/>
    <w:rsid w:val="00D379C4"/>
    <w:rsid w:val="00D407AD"/>
    <w:rsid w:val="00D40B27"/>
    <w:rsid w:val="00D41B0A"/>
    <w:rsid w:val="00D41B3E"/>
    <w:rsid w:val="00D41EBF"/>
    <w:rsid w:val="00D42691"/>
    <w:rsid w:val="00D42849"/>
    <w:rsid w:val="00D42A36"/>
    <w:rsid w:val="00D43BAE"/>
    <w:rsid w:val="00D44B24"/>
    <w:rsid w:val="00D4528E"/>
    <w:rsid w:val="00D46047"/>
    <w:rsid w:val="00D464BD"/>
    <w:rsid w:val="00D46709"/>
    <w:rsid w:val="00D4687F"/>
    <w:rsid w:val="00D46FD9"/>
    <w:rsid w:val="00D4725A"/>
    <w:rsid w:val="00D47340"/>
    <w:rsid w:val="00D47B04"/>
    <w:rsid w:val="00D47BB7"/>
    <w:rsid w:val="00D50130"/>
    <w:rsid w:val="00D50204"/>
    <w:rsid w:val="00D505FF"/>
    <w:rsid w:val="00D5076D"/>
    <w:rsid w:val="00D50A50"/>
    <w:rsid w:val="00D51011"/>
    <w:rsid w:val="00D51462"/>
    <w:rsid w:val="00D5183B"/>
    <w:rsid w:val="00D519F0"/>
    <w:rsid w:val="00D5295B"/>
    <w:rsid w:val="00D53CE7"/>
    <w:rsid w:val="00D53F72"/>
    <w:rsid w:val="00D540D1"/>
    <w:rsid w:val="00D5425A"/>
    <w:rsid w:val="00D5437F"/>
    <w:rsid w:val="00D548C2"/>
    <w:rsid w:val="00D54B09"/>
    <w:rsid w:val="00D54DEA"/>
    <w:rsid w:val="00D54F2B"/>
    <w:rsid w:val="00D55A15"/>
    <w:rsid w:val="00D55A4C"/>
    <w:rsid w:val="00D55AA6"/>
    <w:rsid w:val="00D56AA5"/>
    <w:rsid w:val="00D56F53"/>
    <w:rsid w:val="00D571F1"/>
    <w:rsid w:val="00D57223"/>
    <w:rsid w:val="00D5778D"/>
    <w:rsid w:val="00D5791D"/>
    <w:rsid w:val="00D57DFB"/>
    <w:rsid w:val="00D602F4"/>
    <w:rsid w:val="00D60E62"/>
    <w:rsid w:val="00D60EFA"/>
    <w:rsid w:val="00D60F82"/>
    <w:rsid w:val="00D621B7"/>
    <w:rsid w:val="00D62280"/>
    <w:rsid w:val="00D622F9"/>
    <w:rsid w:val="00D6268D"/>
    <w:rsid w:val="00D62F52"/>
    <w:rsid w:val="00D634F0"/>
    <w:rsid w:val="00D638A5"/>
    <w:rsid w:val="00D6440A"/>
    <w:rsid w:val="00D6440E"/>
    <w:rsid w:val="00D647EC"/>
    <w:rsid w:val="00D64B71"/>
    <w:rsid w:val="00D6532A"/>
    <w:rsid w:val="00D65A72"/>
    <w:rsid w:val="00D66628"/>
    <w:rsid w:val="00D66E41"/>
    <w:rsid w:val="00D67555"/>
    <w:rsid w:val="00D70CD7"/>
    <w:rsid w:val="00D70F9F"/>
    <w:rsid w:val="00D70FDC"/>
    <w:rsid w:val="00D71216"/>
    <w:rsid w:val="00D712DF"/>
    <w:rsid w:val="00D714FC"/>
    <w:rsid w:val="00D7183F"/>
    <w:rsid w:val="00D71E9C"/>
    <w:rsid w:val="00D71EE1"/>
    <w:rsid w:val="00D729D7"/>
    <w:rsid w:val="00D72B32"/>
    <w:rsid w:val="00D72BBB"/>
    <w:rsid w:val="00D72C22"/>
    <w:rsid w:val="00D73046"/>
    <w:rsid w:val="00D7327A"/>
    <w:rsid w:val="00D734AE"/>
    <w:rsid w:val="00D736B8"/>
    <w:rsid w:val="00D73F66"/>
    <w:rsid w:val="00D748EA"/>
    <w:rsid w:val="00D752CE"/>
    <w:rsid w:val="00D7654B"/>
    <w:rsid w:val="00D7732B"/>
    <w:rsid w:val="00D775CC"/>
    <w:rsid w:val="00D7793A"/>
    <w:rsid w:val="00D77A08"/>
    <w:rsid w:val="00D77A33"/>
    <w:rsid w:val="00D77C12"/>
    <w:rsid w:val="00D77DC4"/>
    <w:rsid w:val="00D80BF2"/>
    <w:rsid w:val="00D81104"/>
    <w:rsid w:val="00D81680"/>
    <w:rsid w:val="00D8196D"/>
    <w:rsid w:val="00D81C3F"/>
    <w:rsid w:val="00D829C1"/>
    <w:rsid w:val="00D82D48"/>
    <w:rsid w:val="00D82DF9"/>
    <w:rsid w:val="00D82F25"/>
    <w:rsid w:val="00D83903"/>
    <w:rsid w:val="00D8395A"/>
    <w:rsid w:val="00D84D56"/>
    <w:rsid w:val="00D84E2B"/>
    <w:rsid w:val="00D8525E"/>
    <w:rsid w:val="00D85A8F"/>
    <w:rsid w:val="00D85E9F"/>
    <w:rsid w:val="00D86574"/>
    <w:rsid w:val="00D8739B"/>
    <w:rsid w:val="00D90F9F"/>
    <w:rsid w:val="00D912C1"/>
    <w:rsid w:val="00D915F5"/>
    <w:rsid w:val="00D919C1"/>
    <w:rsid w:val="00D91AF4"/>
    <w:rsid w:val="00D926DB"/>
    <w:rsid w:val="00D928B9"/>
    <w:rsid w:val="00D92989"/>
    <w:rsid w:val="00D93759"/>
    <w:rsid w:val="00D93EE6"/>
    <w:rsid w:val="00D93F31"/>
    <w:rsid w:val="00D93F7A"/>
    <w:rsid w:val="00D94AE7"/>
    <w:rsid w:val="00D94D9F"/>
    <w:rsid w:val="00D952BE"/>
    <w:rsid w:val="00D9548A"/>
    <w:rsid w:val="00D955B9"/>
    <w:rsid w:val="00D9617C"/>
    <w:rsid w:val="00D963CF"/>
    <w:rsid w:val="00D96638"/>
    <w:rsid w:val="00D96822"/>
    <w:rsid w:val="00D97CD7"/>
    <w:rsid w:val="00DA0002"/>
    <w:rsid w:val="00DA0402"/>
    <w:rsid w:val="00DA0871"/>
    <w:rsid w:val="00DA1760"/>
    <w:rsid w:val="00DA1B66"/>
    <w:rsid w:val="00DA1DE2"/>
    <w:rsid w:val="00DA20AD"/>
    <w:rsid w:val="00DA2141"/>
    <w:rsid w:val="00DA29EB"/>
    <w:rsid w:val="00DA2AC4"/>
    <w:rsid w:val="00DA30FC"/>
    <w:rsid w:val="00DA345A"/>
    <w:rsid w:val="00DA3C1B"/>
    <w:rsid w:val="00DA412E"/>
    <w:rsid w:val="00DA44B9"/>
    <w:rsid w:val="00DA462F"/>
    <w:rsid w:val="00DA471E"/>
    <w:rsid w:val="00DA5281"/>
    <w:rsid w:val="00DA5456"/>
    <w:rsid w:val="00DA5853"/>
    <w:rsid w:val="00DA5993"/>
    <w:rsid w:val="00DA6D38"/>
    <w:rsid w:val="00DA6FA3"/>
    <w:rsid w:val="00DA70A1"/>
    <w:rsid w:val="00DA72AE"/>
    <w:rsid w:val="00DA7849"/>
    <w:rsid w:val="00DB0073"/>
    <w:rsid w:val="00DB0249"/>
    <w:rsid w:val="00DB0524"/>
    <w:rsid w:val="00DB0FF2"/>
    <w:rsid w:val="00DB12E6"/>
    <w:rsid w:val="00DB16D0"/>
    <w:rsid w:val="00DB1FC0"/>
    <w:rsid w:val="00DB1FE6"/>
    <w:rsid w:val="00DB26B9"/>
    <w:rsid w:val="00DB3D68"/>
    <w:rsid w:val="00DB4964"/>
    <w:rsid w:val="00DB4AC6"/>
    <w:rsid w:val="00DB4E12"/>
    <w:rsid w:val="00DB4F26"/>
    <w:rsid w:val="00DB5BC9"/>
    <w:rsid w:val="00DB5EA3"/>
    <w:rsid w:val="00DB6446"/>
    <w:rsid w:val="00DB69A6"/>
    <w:rsid w:val="00DB6ACC"/>
    <w:rsid w:val="00DB6BFD"/>
    <w:rsid w:val="00DB6EDD"/>
    <w:rsid w:val="00DB7507"/>
    <w:rsid w:val="00DB7FAB"/>
    <w:rsid w:val="00DC083D"/>
    <w:rsid w:val="00DC087E"/>
    <w:rsid w:val="00DC0EB4"/>
    <w:rsid w:val="00DC0F60"/>
    <w:rsid w:val="00DC1B21"/>
    <w:rsid w:val="00DC22F4"/>
    <w:rsid w:val="00DC2C78"/>
    <w:rsid w:val="00DC3BF0"/>
    <w:rsid w:val="00DC4393"/>
    <w:rsid w:val="00DC5256"/>
    <w:rsid w:val="00DC52A4"/>
    <w:rsid w:val="00DC5380"/>
    <w:rsid w:val="00DC53D0"/>
    <w:rsid w:val="00DC5849"/>
    <w:rsid w:val="00DC58BE"/>
    <w:rsid w:val="00DC5965"/>
    <w:rsid w:val="00DC5E49"/>
    <w:rsid w:val="00DC690A"/>
    <w:rsid w:val="00DC6AC6"/>
    <w:rsid w:val="00DC73B6"/>
    <w:rsid w:val="00DC7548"/>
    <w:rsid w:val="00DC7602"/>
    <w:rsid w:val="00DC76B4"/>
    <w:rsid w:val="00DC7B87"/>
    <w:rsid w:val="00DD0430"/>
    <w:rsid w:val="00DD166D"/>
    <w:rsid w:val="00DD19CA"/>
    <w:rsid w:val="00DD1CCE"/>
    <w:rsid w:val="00DD1CEA"/>
    <w:rsid w:val="00DD258E"/>
    <w:rsid w:val="00DD2BC1"/>
    <w:rsid w:val="00DD2EEF"/>
    <w:rsid w:val="00DD36C2"/>
    <w:rsid w:val="00DD37E4"/>
    <w:rsid w:val="00DD3D93"/>
    <w:rsid w:val="00DD44A2"/>
    <w:rsid w:val="00DD46D1"/>
    <w:rsid w:val="00DD4AF8"/>
    <w:rsid w:val="00DD4B94"/>
    <w:rsid w:val="00DD5248"/>
    <w:rsid w:val="00DD5612"/>
    <w:rsid w:val="00DD6257"/>
    <w:rsid w:val="00DD68F5"/>
    <w:rsid w:val="00DD6A0C"/>
    <w:rsid w:val="00DD7084"/>
    <w:rsid w:val="00DD796F"/>
    <w:rsid w:val="00DE019A"/>
    <w:rsid w:val="00DE0651"/>
    <w:rsid w:val="00DE0C33"/>
    <w:rsid w:val="00DE0C97"/>
    <w:rsid w:val="00DE1357"/>
    <w:rsid w:val="00DE1B47"/>
    <w:rsid w:val="00DE2048"/>
    <w:rsid w:val="00DE303A"/>
    <w:rsid w:val="00DE33EE"/>
    <w:rsid w:val="00DE3433"/>
    <w:rsid w:val="00DE3B3C"/>
    <w:rsid w:val="00DE4024"/>
    <w:rsid w:val="00DE41B8"/>
    <w:rsid w:val="00DE4518"/>
    <w:rsid w:val="00DE4E6F"/>
    <w:rsid w:val="00DE563B"/>
    <w:rsid w:val="00DE5EE0"/>
    <w:rsid w:val="00DE5F07"/>
    <w:rsid w:val="00DE5F12"/>
    <w:rsid w:val="00DE6364"/>
    <w:rsid w:val="00DE6948"/>
    <w:rsid w:val="00DE6C9D"/>
    <w:rsid w:val="00DE6F47"/>
    <w:rsid w:val="00DE7A73"/>
    <w:rsid w:val="00DE7E62"/>
    <w:rsid w:val="00DE7F6E"/>
    <w:rsid w:val="00DF0B89"/>
    <w:rsid w:val="00DF0DE4"/>
    <w:rsid w:val="00DF0E48"/>
    <w:rsid w:val="00DF14EB"/>
    <w:rsid w:val="00DF1B8E"/>
    <w:rsid w:val="00DF20F7"/>
    <w:rsid w:val="00DF22FF"/>
    <w:rsid w:val="00DF2476"/>
    <w:rsid w:val="00DF3679"/>
    <w:rsid w:val="00DF3ECB"/>
    <w:rsid w:val="00DF3F71"/>
    <w:rsid w:val="00DF40D2"/>
    <w:rsid w:val="00DF46C2"/>
    <w:rsid w:val="00DF4AB4"/>
    <w:rsid w:val="00DF5134"/>
    <w:rsid w:val="00DF54D3"/>
    <w:rsid w:val="00DF5B14"/>
    <w:rsid w:val="00DF64F7"/>
    <w:rsid w:val="00DF781C"/>
    <w:rsid w:val="00DF7973"/>
    <w:rsid w:val="00DF7B7C"/>
    <w:rsid w:val="00DF7E47"/>
    <w:rsid w:val="00E00866"/>
    <w:rsid w:val="00E00BB1"/>
    <w:rsid w:val="00E00E97"/>
    <w:rsid w:val="00E01602"/>
    <w:rsid w:val="00E02E90"/>
    <w:rsid w:val="00E03926"/>
    <w:rsid w:val="00E04047"/>
    <w:rsid w:val="00E047E2"/>
    <w:rsid w:val="00E0494F"/>
    <w:rsid w:val="00E04C68"/>
    <w:rsid w:val="00E04FC6"/>
    <w:rsid w:val="00E0539C"/>
    <w:rsid w:val="00E0586B"/>
    <w:rsid w:val="00E05DAC"/>
    <w:rsid w:val="00E05E07"/>
    <w:rsid w:val="00E05F7D"/>
    <w:rsid w:val="00E06115"/>
    <w:rsid w:val="00E06778"/>
    <w:rsid w:val="00E06843"/>
    <w:rsid w:val="00E06861"/>
    <w:rsid w:val="00E069BF"/>
    <w:rsid w:val="00E072BC"/>
    <w:rsid w:val="00E0745C"/>
    <w:rsid w:val="00E07721"/>
    <w:rsid w:val="00E079A4"/>
    <w:rsid w:val="00E10253"/>
    <w:rsid w:val="00E102F1"/>
    <w:rsid w:val="00E1079A"/>
    <w:rsid w:val="00E10900"/>
    <w:rsid w:val="00E10B8E"/>
    <w:rsid w:val="00E10D25"/>
    <w:rsid w:val="00E11241"/>
    <w:rsid w:val="00E11490"/>
    <w:rsid w:val="00E1186A"/>
    <w:rsid w:val="00E11BC1"/>
    <w:rsid w:val="00E11CB7"/>
    <w:rsid w:val="00E11CE6"/>
    <w:rsid w:val="00E12653"/>
    <w:rsid w:val="00E12BFF"/>
    <w:rsid w:val="00E12E4C"/>
    <w:rsid w:val="00E12EF3"/>
    <w:rsid w:val="00E133DE"/>
    <w:rsid w:val="00E1348C"/>
    <w:rsid w:val="00E13A56"/>
    <w:rsid w:val="00E13FDA"/>
    <w:rsid w:val="00E14029"/>
    <w:rsid w:val="00E14914"/>
    <w:rsid w:val="00E14EBB"/>
    <w:rsid w:val="00E15A36"/>
    <w:rsid w:val="00E16774"/>
    <w:rsid w:val="00E16CB8"/>
    <w:rsid w:val="00E16EEF"/>
    <w:rsid w:val="00E16FC3"/>
    <w:rsid w:val="00E17E8A"/>
    <w:rsid w:val="00E2006A"/>
    <w:rsid w:val="00E200FC"/>
    <w:rsid w:val="00E206D4"/>
    <w:rsid w:val="00E20793"/>
    <w:rsid w:val="00E2100F"/>
    <w:rsid w:val="00E2118F"/>
    <w:rsid w:val="00E21B30"/>
    <w:rsid w:val="00E21FB5"/>
    <w:rsid w:val="00E2260E"/>
    <w:rsid w:val="00E22D14"/>
    <w:rsid w:val="00E23061"/>
    <w:rsid w:val="00E23209"/>
    <w:rsid w:val="00E23757"/>
    <w:rsid w:val="00E23759"/>
    <w:rsid w:val="00E2392F"/>
    <w:rsid w:val="00E23F2A"/>
    <w:rsid w:val="00E24C77"/>
    <w:rsid w:val="00E24D5A"/>
    <w:rsid w:val="00E24E2E"/>
    <w:rsid w:val="00E24ED5"/>
    <w:rsid w:val="00E2505A"/>
    <w:rsid w:val="00E2524E"/>
    <w:rsid w:val="00E25259"/>
    <w:rsid w:val="00E2564F"/>
    <w:rsid w:val="00E259FA"/>
    <w:rsid w:val="00E25B28"/>
    <w:rsid w:val="00E263DB"/>
    <w:rsid w:val="00E26E65"/>
    <w:rsid w:val="00E272A7"/>
    <w:rsid w:val="00E27B79"/>
    <w:rsid w:val="00E27C18"/>
    <w:rsid w:val="00E3003C"/>
    <w:rsid w:val="00E306F9"/>
    <w:rsid w:val="00E30F4B"/>
    <w:rsid w:val="00E31079"/>
    <w:rsid w:val="00E3185A"/>
    <w:rsid w:val="00E319AD"/>
    <w:rsid w:val="00E31F3E"/>
    <w:rsid w:val="00E31FA6"/>
    <w:rsid w:val="00E3287E"/>
    <w:rsid w:val="00E32E04"/>
    <w:rsid w:val="00E3356B"/>
    <w:rsid w:val="00E33706"/>
    <w:rsid w:val="00E33BA3"/>
    <w:rsid w:val="00E34702"/>
    <w:rsid w:val="00E34F61"/>
    <w:rsid w:val="00E34FB4"/>
    <w:rsid w:val="00E35136"/>
    <w:rsid w:val="00E35299"/>
    <w:rsid w:val="00E36E27"/>
    <w:rsid w:val="00E36ECA"/>
    <w:rsid w:val="00E37892"/>
    <w:rsid w:val="00E37C89"/>
    <w:rsid w:val="00E37CAA"/>
    <w:rsid w:val="00E40229"/>
    <w:rsid w:val="00E40593"/>
    <w:rsid w:val="00E41275"/>
    <w:rsid w:val="00E416E6"/>
    <w:rsid w:val="00E42105"/>
    <w:rsid w:val="00E4286E"/>
    <w:rsid w:val="00E4351A"/>
    <w:rsid w:val="00E437BC"/>
    <w:rsid w:val="00E4394B"/>
    <w:rsid w:val="00E43D58"/>
    <w:rsid w:val="00E43EBE"/>
    <w:rsid w:val="00E44571"/>
    <w:rsid w:val="00E449AF"/>
    <w:rsid w:val="00E44CC7"/>
    <w:rsid w:val="00E4501C"/>
    <w:rsid w:val="00E4570C"/>
    <w:rsid w:val="00E4584B"/>
    <w:rsid w:val="00E46305"/>
    <w:rsid w:val="00E46AD8"/>
    <w:rsid w:val="00E473C3"/>
    <w:rsid w:val="00E47C35"/>
    <w:rsid w:val="00E5016E"/>
    <w:rsid w:val="00E510A8"/>
    <w:rsid w:val="00E5154A"/>
    <w:rsid w:val="00E52063"/>
    <w:rsid w:val="00E533CF"/>
    <w:rsid w:val="00E539CD"/>
    <w:rsid w:val="00E54DCA"/>
    <w:rsid w:val="00E553C6"/>
    <w:rsid w:val="00E55B58"/>
    <w:rsid w:val="00E56044"/>
    <w:rsid w:val="00E5630A"/>
    <w:rsid w:val="00E56671"/>
    <w:rsid w:val="00E57B12"/>
    <w:rsid w:val="00E60519"/>
    <w:rsid w:val="00E608F5"/>
    <w:rsid w:val="00E60AC5"/>
    <w:rsid w:val="00E60BD2"/>
    <w:rsid w:val="00E60CFB"/>
    <w:rsid w:val="00E61082"/>
    <w:rsid w:val="00E61EB4"/>
    <w:rsid w:val="00E62AE7"/>
    <w:rsid w:val="00E62DBA"/>
    <w:rsid w:val="00E637FB"/>
    <w:rsid w:val="00E638D6"/>
    <w:rsid w:val="00E6400D"/>
    <w:rsid w:val="00E6477E"/>
    <w:rsid w:val="00E64D68"/>
    <w:rsid w:val="00E652BF"/>
    <w:rsid w:val="00E65DBD"/>
    <w:rsid w:val="00E661FE"/>
    <w:rsid w:val="00E667AE"/>
    <w:rsid w:val="00E67145"/>
    <w:rsid w:val="00E6743F"/>
    <w:rsid w:val="00E6758D"/>
    <w:rsid w:val="00E67792"/>
    <w:rsid w:val="00E67A6D"/>
    <w:rsid w:val="00E67BE6"/>
    <w:rsid w:val="00E67F0E"/>
    <w:rsid w:val="00E700AD"/>
    <w:rsid w:val="00E70513"/>
    <w:rsid w:val="00E7072D"/>
    <w:rsid w:val="00E71658"/>
    <w:rsid w:val="00E71E92"/>
    <w:rsid w:val="00E72CEF"/>
    <w:rsid w:val="00E7329C"/>
    <w:rsid w:val="00E7338F"/>
    <w:rsid w:val="00E739E1"/>
    <w:rsid w:val="00E73B05"/>
    <w:rsid w:val="00E73EE7"/>
    <w:rsid w:val="00E73EEA"/>
    <w:rsid w:val="00E74D85"/>
    <w:rsid w:val="00E74FA9"/>
    <w:rsid w:val="00E756A9"/>
    <w:rsid w:val="00E7593F"/>
    <w:rsid w:val="00E75BA9"/>
    <w:rsid w:val="00E75D7E"/>
    <w:rsid w:val="00E7614F"/>
    <w:rsid w:val="00E76B42"/>
    <w:rsid w:val="00E77080"/>
    <w:rsid w:val="00E771ED"/>
    <w:rsid w:val="00E778E2"/>
    <w:rsid w:val="00E77966"/>
    <w:rsid w:val="00E779B0"/>
    <w:rsid w:val="00E80AA5"/>
    <w:rsid w:val="00E8129E"/>
    <w:rsid w:val="00E817E1"/>
    <w:rsid w:val="00E81B84"/>
    <w:rsid w:val="00E822F3"/>
    <w:rsid w:val="00E82940"/>
    <w:rsid w:val="00E82A3A"/>
    <w:rsid w:val="00E82B45"/>
    <w:rsid w:val="00E833B3"/>
    <w:rsid w:val="00E83751"/>
    <w:rsid w:val="00E83872"/>
    <w:rsid w:val="00E838BB"/>
    <w:rsid w:val="00E859CC"/>
    <w:rsid w:val="00E85E58"/>
    <w:rsid w:val="00E87373"/>
    <w:rsid w:val="00E87AEB"/>
    <w:rsid w:val="00E90A27"/>
    <w:rsid w:val="00E9171F"/>
    <w:rsid w:val="00E917D5"/>
    <w:rsid w:val="00E91A7E"/>
    <w:rsid w:val="00E9252C"/>
    <w:rsid w:val="00E92542"/>
    <w:rsid w:val="00E92648"/>
    <w:rsid w:val="00E92BCE"/>
    <w:rsid w:val="00E92D43"/>
    <w:rsid w:val="00E937F9"/>
    <w:rsid w:val="00E93D77"/>
    <w:rsid w:val="00E9403E"/>
    <w:rsid w:val="00E94746"/>
    <w:rsid w:val="00E94FBA"/>
    <w:rsid w:val="00E951B1"/>
    <w:rsid w:val="00E95989"/>
    <w:rsid w:val="00E962FA"/>
    <w:rsid w:val="00E970B4"/>
    <w:rsid w:val="00E970EC"/>
    <w:rsid w:val="00E976A6"/>
    <w:rsid w:val="00E979B4"/>
    <w:rsid w:val="00E97CE0"/>
    <w:rsid w:val="00EA01D4"/>
    <w:rsid w:val="00EA1210"/>
    <w:rsid w:val="00EA1356"/>
    <w:rsid w:val="00EA1593"/>
    <w:rsid w:val="00EA1B96"/>
    <w:rsid w:val="00EA1C36"/>
    <w:rsid w:val="00EA1E03"/>
    <w:rsid w:val="00EA29F0"/>
    <w:rsid w:val="00EA2B10"/>
    <w:rsid w:val="00EA2CBD"/>
    <w:rsid w:val="00EA3010"/>
    <w:rsid w:val="00EA35A0"/>
    <w:rsid w:val="00EA37E2"/>
    <w:rsid w:val="00EA389A"/>
    <w:rsid w:val="00EA3BA1"/>
    <w:rsid w:val="00EA3DDC"/>
    <w:rsid w:val="00EA4585"/>
    <w:rsid w:val="00EA4C94"/>
    <w:rsid w:val="00EA4E96"/>
    <w:rsid w:val="00EA5775"/>
    <w:rsid w:val="00EA5AFE"/>
    <w:rsid w:val="00EA6869"/>
    <w:rsid w:val="00EA6998"/>
    <w:rsid w:val="00EA6AB9"/>
    <w:rsid w:val="00EA78C3"/>
    <w:rsid w:val="00EA7943"/>
    <w:rsid w:val="00EB0045"/>
    <w:rsid w:val="00EB1524"/>
    <w:rsid w:val="00EB25A5"/>
    <w:rsid w:val="00EB283A"/>
    <w:rsid w:val="00EB2C1C"/>
    <w:rsid w:val="00EB2D10"/>
    <w:rsid w:val="00EB331B"/>
    <w:rsid w:val="00EB38F0"/>
    <w:rsid w:val="00EB3B3C"/>
    <w:rsid w:val="00EB3BDA"/>
    <w:rsid w:val="00EB3D06"/>
    <w:rsid w:val="00EB3F3E"/>
    <w:rsid w:val="00EB5319"/>
    <w:rsid w:val="00EB5D85"/>
    <w:rsid w:val="00EB6417"/>
    <w:rsid w:val="00EB6732"/>
    <w:rsid w:val="00EB7006"/>
    <w:rsid w:val="00EB7597"/>
    <w:rsid w:val="00EB75BF"/>
    <w:rsid w:val="00EB79ED"/>
    <w:rsid w:val="00EC0563"/>
    <w:rsid w:val="00EC16AA"/>
    <w:rsid w:val="00EC1895"/>
    <w:rsid w:val="00EC2113"/>
    <w:rsid w:val="00EC2443"/>
    <w:rsid w:val="00EC2657"/>
    <w:rsid w:val="00EC3F8E"/>
    <w:rsid w:val="00EC4901"/>
    <w:rsid w:val="00EC4E1D"/>
    <w:rsid w:val="00EC50F1"/>
    <w:rsid w:val="00EC521E"/>
    <w:rsid w:val="00EC6213"/>
    <w:rsid w:val="00EC6F20"/>
    <w:rsid w:val="00EC7233"/>
    <w:rsid w:val="00EC74B7"/>
    <w:rsid w:val="00EC7AE0"/>
    <w:rsid w:val="00ED0D4E"/>
    <w:rsid w:val="00ED1F5F"/>
    <w:rsid w:val="00ED31AF"/>
    <w:rsid w:val="00ED3BAC"/>
    <w:rsid w:val="00ED46B6"/>
    <w:rsid w:val="00ED48A5"/>
    <w:rsid w:val="00ED500A"/>
    <w:rsid w:val="00ED5D71"/>
    <w:rsid w:val="00ED5E21"/>
    <w:rsid w:val="00ED604E"/>
    <w:rsid w:val="00ED6193"/>
    <w:rsid w:val="00ED68F7"/>
    <w:rsid w:val="00ED6B9F"/>
    <w:rsid w:val="00ED77B3"/>
    <w:rsid w:val="00ED7903"/>
    <w:rsid w:val="00EE0150"/>
    <w:rsid w:val="00EE075D"/>
    <w:rsid w:val="00EE083E"/>
    <w:rsid w:val="00EE0957"/>
    <w:rsid w:val="00EE0A7A"/>
    <w:rsid w:val="00EE0EB7"/>
    <w:rsid w:val="00EE0F80"/>
    <w:rsid w:val="00EE105C"/>
    <w:rsid w:val="00EE13B7"/>
    <w:rsid w:val="00EE1449"/>
    <w:rsid w:val="00EE16F4"/>
    <w:rsid w:val="00EE1C33"/>
    <w:rsid w:val="00EE2959"/>
    <w:rsid w:val="00EE30F3"/>
    <w:rsid w:val="00EE3EB0"/>
    <w:rsid w:val="00EE3F6D"/>
    <w:rsid w:val="00EE40B5"/>
    <w:rsid w:val="00EE4352"/>
    <w:rsid w:val="00EE45E6"/>
    <w:rsid w:val="00EE48CB"/>
    <w:rsid w:val="00EE4B5B"/>
    <w:rsid w:val="00EE4C6C"/>
    <w:rsid w:val="00EE4D83"/>
    <w:rsid w:val="00EE574A"/>
    <w:rsid w:val="00EE5FA2"/>
    <w:rsid w:val="00EE5FDA"/>
    <w:rsid w:val="00EE69CB"/>
    <w:rsid w:val="00EE6A10"/>
    <w:rsid w:val="00EE6B47"/>
    <w:rsid w:val="00EE6C3B"/>
    <w:rsid w:val="00EE74AE"/>
    <w:rsid w:val="00EE762B"/>
    <w:rsid w:val="00EE7FA1"/>
    <w:rsid w:val="00EF0325"/>
    <w:rsid w:val="00EF0490"/>
    <w:rsid w:val="00EF159B"/>
    <w:rsid w:val="00EF16BF"/>
    <w:rsid w:val="00EF1BEC"/>
    <w:rsid w:val="00EF31F5"/>
    <w:rsid w:val="00EF343B"/>
    <w:rsid w:val="00EF39FA"/>
    <w:rsid w:val="00EF3CF5"/>
    <w:rsid w:val="00EF3D9C"/>
    <w:rsid w:val="00EF3F28"/>
    <w:rsid w:val="00EF58FD"/>
    <w:rsid w:val="00EF60DB"/>
    <w:rsid w:val="00EF67DD"/>
    <w:rsid w:val="00EF6EAD"/>
    <w:rsid w:val="00EF7656"/>
    <w:rsid w:val="00EF76A0"/>
    <w:rsid w:val="00EF79E9"/>
    <w:rsid w:val="00EF7E1A"/>
    <w:rsid w:val="00EF7F08"/>
    <w:rsid w:val="00F00624"/>
    <w:rsid w:val="00F00676"/>
    <w:rsid w:val="00F01584"/>
    <w:rsid w:val="00F0270E"/>
    <w:rsid w:val="00F03372"/>
    <w:rsid w:val="00F041DC"/>
    <w:rsid w:val="00F04D59"/>
    <w:rsid w:val="00F0541A"/>
    <w:rsid w:val="00F054EA"/>
    <w:rsid w:val="00F05E18"/>
    <w:rsid w:val="00F067CC"/>
    <w:rsid w:val="00F06D52"/>
    <w:rsid w:val="00F07463"/>
    <w:rsid w:val="00F1017F"/>
    <w:rsid w:val="00F1060B"/>
    <w:rsid w:val="00F1071C"/>
    <w:rsid w:val="00F110CD"/>
    <w:rsid w:val="00F110DD"/>
    <w:rsid w:val="00F118A1"/>
    <w:rsid w:val="00F11BBF"/>
    <w:rsid w:val="00F12045"/>
    <w:rsid w:val="00F128F5"/>
    <w:rsid w:val="00F12B69"/>
    <w:rsid w:val="00F12B82"/>
    <w:rsid w:val="00F13573"/>
    <w:rsid w:val="00F138EF"/>
    <w:rsid w:val="00F14680"/>
    <w:rsid w:val="00F14784"/>
    <w:rsid w:val="00F14DD5"/>
    <w:rsid w:val="00F15FB4"/>
    <w:rsid w:val="00F1603A"/>
    <w:rsid w:val="00F161D0"/>
    <w:rsid w:val="00F165AD"/>
    <w:rsid w:val="00F16E81"/>
    <w:rsid w:val="00F17EFB"/>
    <w:rsid w:val="00F20001"/>
    <w:rsid w:val="00F20198"/>
    <w:rsid w:val="00F201EB"/>
    <w:rsid w:val="00F20991"/>
    <w:rsid w:val="00F21833"/>
    <w:rsid w:val="00F220AF"/>
    <w:rsid w:val="00F22D49"/>
    <w:rsid w:val="00F22EB4"/>
    <w:rsid w:val="00F235BB"/>
    <w:rsid w:val="00F2366A"/>
    <w:rsid w:val="00F2379A"/>
    <w:rsid w:val="00F24585"/>
    <w:rsid w:val="00F246D0"/>
    <w:rsid w:val="00F247EC"/>
    <w:rsid w:val="00F248F9"/>
    <w:rsid w:val="00F24F9A"/>
    <w:rsid w:val="00F250CB"/>
    <w:rsid w:val="00F26D4D"/>
    <w:rsid w:val="00F26E8F"/>
    <w:rsid w:val="00F303A3"/>
    <w:rsid w:val="00F30820"/>
    <w:rsid w:val="00F30D3F"/>
    <w:rsid w:val="00F31457"/>
    <w:rsid w:val="00F32891"/>
    <w:rsid w:val="00F328E1"/>
    <w:rsid w:val="00F32EF4"/>
    <w:rsid w:val="00F33093"/>
    <w:rsid w:val="00F33282"/>
    <w:rsid w:val="00F334AE"/>
    <w:rsid w:val="00F33804"/>
    <w:rsid w:val="00F33F30"/>
    <w:rsid w:val="00F33F7F"/>
    <w:rsid w:val="00F348AC"/>
    <w:rsid w:val="00F34E9E"/>
    <w:rsid w:val="00F350CC"/>
    <w:rsid w:val="00F352CB"/>
    <w:rsid w:val="00F35945"/>
    <w:rsid w:val="00F35B0D"/>
    <w:rsid w:val="00F3656B"/>
    <w:rsid w:val="00F365E1"/>
    <w:rsid w:val="00F36F70"/>
    <w:rsid w:val="00F37786"/>
    <w:rsid w:val="00F37CB6"/>
    <w:rsid w:val="00F37E4F"/>
    <w:rsid w:val="00F40253"/>
    <w:rsid w:val="00F404E1"/>
    <w:rsid w:val="00F40AA8"/>
    <w:rsid w:val="00F40F58"/>
    <w:rsid w:val="00F415D0"/>
    <w:rsid w:val="00F41C22"/>
    <w:rsid w:val="00F42086"/>
    <w:rsid w:val="00F42B62"/>
    <w:rsid w:val="00F43927"/>
    <w:rsid w:val="00F43B56"/>
    <w:rsid w:val="00F43CC3"/>
    <w:rsid w:val="00F4411A"/>
    <w:rsid w:val="00F445DD"/>
    <w:rsid w:val="00F460DF"/>
    <w:rsid w:val="00F46149"/>
    <w:rsid w:val="00F4633C"/>
    <w:rsid w:val="00F4708C"/>
    <w:rsid w:val="00F47E2D"/>
    <w:rsid w:val="00F50D16"/>
    <w:rsid w:val="00F50D6A"/>
    <w:rsid w:val="00F51D28"/>
    <w:rsid w:val="00F51F62"/>
    <w:rsid w:val="00F527F4"/>
    <w:rsid w:val="00F52AD8"/>
    <w:rsid w:val="00F539CD"/>
    <w:rsid w:val="00F54631"/>
    <w:rsid w:val="00F54893"/>
    <w:rsid w:val="00F54E06"/>
    <w:rsid w:val="00F54E27"/>
    <w:rsid w:val="00F54E49"/>
    <w:rsid w:val="00F553B7"/>
    <w:rsid w:val="00F5563B"/>
    <w:rsid w:val="00F55785"/>
    <w:rsid w:val="00F5733C"/>
    <w:rsid w:val="00F57FE1"/>
    <w:rsid w:val="00F600E8"/>
    <w:rsid w:val="00F61B3B"/>
    <w:rsid w:val="00F6219E"/>
    <w:rsid w:val="00F62AEA"/>
    <w:rsid w:val="00F62FEB"/>
    <w:rsid w:val="00F630DE"/>
    <w:rsid w:val="00F6383D"/>
    <w:rsid w:val="00F63886"/>
    <w:rsid w:val="00F63D7F"/>
    <w:rsid w:val="00F63DA2"/>
    <w:rsid w:val="00F64B6A"/>
    <w:rsid w:val="00F64E71"/>
    <w:rsid w:val="00F657A3"/>
    <w:rsid w:val="00F661BB"/>
    <w:rsid w:val="00F666B7"/>
    <w:rsid w:val="00F67497"/>
    <w:rsid w:val="00F67CD1"/>
    <w:rsid w:val="00F7044A"/>
    <w:rsid w:val="00F704EB"/>
    <w:rsid w:val="00F708DC"/>
    <w:rsid w:val="00F70D37"/>
    <w:rsid w:val="00F7109E"/>
    <w:rsid w:val="00F712D0"/>
    <w:rsid w:val="00F714CA"/>
    <w:rsid w:val="00F71A1A"/>
    <w:rsid w:val="00F7291C"/>
    <w:rsid w:val="00F729EA"/>
    <w:rsid w:val="00F72E66"/>
    <w:rsid w:val="00F73087"/>
    <w:rsid w:val="00F7348A"/>
    <w:rsid w:val="00F7348F"/>
    <w:rsid w:val="00F7366C"/>
    <w:rsid w:val="00F7373F"/>
    <w:rsid w:val="00F73BF0"/>
    <w:rsid w:val="00F7401B"/>
    <w:rsid w:val="00F7529C"/>
    <w:rsid w:val="00F76032"/>
    <w:rsid w:val="00F7747D"/>
    <w:rsid w:val="00F77750"/>
    <w:rsid w:val="00F77D60"/>
    <w:rsid w:val="00F80E71"/>
    <w:rsid w:val="00F815CA"/>
    <w:rsid w:val="00F81A80"/>
    <w:rsid w:val="00F8224D"/>
    <w:rsid w:val="00F8299C"/>
    <w:rsid w:val="00F82CEC"/>
    <w:rsid w:val="00F8314E"/>
    <w:rsid w:val="00F83370"/>
    <w:rsid w:val="00F83490"/>
    <w:rsid w:val="00F83BAE"/>
    <w:rsid w:val="00F83D53"/>
    <w:rsid w:val="00F83F91"/>
    <w:rsid w:val="00F844B1"/>
    <w:rsid w:val="00F847D6"/>
    <w:rsid w:val="00F853CB"/>
    <w:rsid w:val="00F8552F"/>
    <w:rsid w:val="00F856E6"/>
    <w:rsid w:val="00F85A20"/>
    <w:rsid w:val="00F86A5B"/>
    <w:rsid w:val="00F86B43"/>
    <w:rsid w:val="00F87904"/>
    <w:rsid w:val="00F87A16"/>
    <w:rsid w:val="00F87A27"/>
    <w:rsid w:val="00F90B63"/>
    <w:rsid w:val="00F9187F"/>
    <w:rsid w:val="00F91A4F"/>
    <w:rsid w:val="00F91F6B"/>
    <w:rsid w:val="00F92486"/>
    <w:rsid w:val="00F928AA"/>
    <w:rsid w:val="00F92BFD"/>
    <w:rsid w:val="00F92D75"/>
    <w:rsid w:val="00F92EF0"/>
    <w:rsid w:val="00F93011"/>
    <w:rsid w:val="00F933D9"/>
    <w:rsid w:val="00F9377B"/>
    <w:rsid w:val="00F939C9"/>
    <w:rsid w:val="00F93FBA"/>
    <w:rsid w:val="00F94378"/>
    <w:rsid w:val="00F94523"/>
    <w:rsid w:val="00F94854"/>
    <w:rsid w:val="00F948A5"/>
    <w:rsid w:val="00F94B07"/>
    <w:rsid w:val="00F94BDD"/>
    <w:rsid w:val="00F95513"/>
    <w:rsid w:val="00F9552F"/>
    <w:rsid w:val="00F958E8"/>
    <w:rsid w:val="00F95950"/>
    <w:rsid w:val="00F95D6F"/>
    <w:rsid w:val="00F95FF1"/>
    <w:rsid w:val="00F96205"/>
    <w:rsid w:val="00F96FB2"/>
    <w:rsid w:val="00FA0434"/>
    <w:rsid w:val="00FA0619"/>
    <w:rsid w:val="00FA1356"/>
    <w:rsid w:val="00FA147C"/>
    <w:rsid w:val="00FA1620"/>
    <w:rsid w:val="00FA1BCD"/>
    <w:rsid w:val="00FA2044"/>
    <w:rsid w:val="00FA2204"/>
    <w:rsid w:val="00FA2682"/>
    <w:rsid w:val="00FA2DA8"/>
    <w:rsid w:val="00FA3974"/>
    <w:rsid w:val="00FA4119"/>
    <w:rsid w:val="00FA4EC0"/>
    <w:rsid w:val="00FA4EFA"/>
    <w:rsid w:val="00FA57A9"/>
    <w:rsid w:val="00FA5827"/>
    <w:rsid w:val="00FA5B05"/>
    <w:rsid w:val="00FA5EFA"/>
    <w:rsid w:val="00FA636D"/>
    <w:rsid w:val="00FA64D1"/>
    <w:rsid w:val="00FA6EC0"/>
    <w:rsid w:val="00FA6F38"/>
    <w:rsid w:val="00FA7192"/>
    <w:rsid w:val="00FA74A5"/>
    <w:rsid w:val="00FA762E"/>
    <w:rsid w:val="00FA782C"/>
    <w:rsid w:val="00FB07EF"/>
    <w:rsid w:val="00FB1FEF"/>
    <w:rsid w:val="00FB22A7"/>
    <w:rsid w:val="00FB2A20"/>
    <w:rsid w:val="00FB3473"/>
    <w:rsid w:val="00FB4464"/>
    <w:rsid w:val="00FB6003"/>
    <w:rsid w:val="00FB61A8"/>
    <w:rsid w:val="00FB656E"/>
    <w:rsid w:val="00FB6DC6"/>
    <w:rsid w:val="00FB6E68"/>
    <w:rsid w:val="00FB6F7B"/>
    <w:rsid w:val="00FB797B"/>
    <w:rsid w:val="00FB7B15"/>
    <w:rsid w:val="00FC020C"/>
    <w:rsid w:val="00FC0281"/>
    <w:rsid w:val="00FC05BC"/>
    <w:rsid w:val="00FC05E5"/>
    <w:rsid w:val="00FC05E6"/>
    <w:rsid w:val="00FC0C04"/>
    <w:rsid w:val="00FC0ED5"/>
    <w:rsid w:val="00FC0EEA"/>
    <w:rsid w:val="00FC0F08"/>
    <w:rsid w:val="00FC2B83"/>
    <w:rsid w:val="00FC32DD"/>
    <w:rsid w:val="00FC3650"/>
    <w:rsid w:val="00FC41A3"/>
    <w:rsid w:val="00FC435F"/>
    <w:rsid w:val="00FC5728"/>
    <w:rsid w:val="00FC5C94"/>
    <w:rsid w:val="00FC6040"/>
    <w:rsid w:val="00FC6120"/>
    <w:rsid w:val="00FC6360"/>
    <w:rsid w:val="00FC65BA"/>
    <w:rsid w:val="00FC67D9"/>
    <w:rsid w:val="00FC6B1D"/>
    <w:rsid w:val="00FC6FB6"/>
    <w:rsid w:val="00FC7E0A"/>
    <w:rsid w:val="00FC7FC5"/>
    <w:rsid w:val="00FD06A0"/>
    <w:rsid w:val="00FD09FA"/>
    <w:rsid w:val="00FD0B0F"/>
    <w:rsid w:val="00FD0D64"/>
    <w:rsid w:val="00FD0E4F"/>
    <w:rsid w:val="00FD1873"/>
    <w:rsid w:val="00FD247E"/>
    <w:rsid w:val="00FD2CE3"/>
    <w:rsid w:val="00FD2D5F"/>
    <w:rsid w:val="00FD2DFE"/>
    <w:rsid w:val="00FD30BF"/>
    <w:rsid w:val="00FD32F6"/>
    <w:rsid w:val="00FD3600"/>
    <w:rsid w:val="00FD3738"/>
    <w:rsid w:val="00FD4713"/>
    <w:rsid w:val="00FD59A0"/>
    <w:rsid w:val="00FD5E07"/>
    <w:rsid w:val="00FD6644"/>
    <w:rsid w:val="00FD6764"/>
    <w:rsid w:val="00FD71A4"/>
    <w:rsid w:val="00FD78DA"/>
    <w:rsid w:val="00FD79CA"/>
    <w:rsid w:val="00FE027A"/>
    <w:rsid w:val="00FE0573"/>
    <w:rsid w:val="00FE0B93"/>
    <w:rsid w:val="00FE0C46"/>
    <w:rsid w:val="00FE0F4D"/>
    <w:rsid w:val="00FE12C7"/>
    <w:rsid w:val="00FE13DC"/>
    <w:rsid w:val="00FE17E8"/>
    <w:rsid w:val="00FE183B"/>
    <w:rsid w:val="00FE2451"/>
    <w:rsid w:val="00FE3CF6"/>
    <w:rsid w:val="00FE3D71"/>
    <w:rsid w:val="00FE40C0"/>
    <w:rsid w:val="00FE40EA"/>
    <w:rsid w:val="00FE4A5B"/>
    <w:rsid w:val="00FE4CE7"/>
    <w:rsid w:val="00FE4D43"/>
    <w:rsid w:val="00FE5E9E"/>
    <w:rsid w:val="00FE6569"/>
    <w:rsid w:val="00FE66F2"/>
    <w:rsid w:val="00FE6858"/>
    <w:rsid w:val="00FE7FDF"/>
    <w:rsid w:val="00FF0456"/>
    <w:rsid w:val="00FF078C"/>
    <w:rsid w:val="00FF0799"/>
    <w:rsid w:val="00FF0CB5"/>
    <w:rsid w:val="00FF0D75"/>
    <w:rsid w:val="00FF1382"/>
    <w:rsid w:val="00FF190A"/>
    <w:rsid w:val="00FF1F85"/>
    <w:rsid w:val="00FF23D7"/>
    <w:rsid w:val="00FF2525"/>
    <w:rsid w:val="00FF27AE"/>
    <w:rsid w:val="00FF27FD"/>
    <w:rsid w:val="00FF2D33"/>
    <w:rsid w:val="00FF3125"/>
    <w:rsid w:val="00FF380D"/>
    <w:rsid w:val="00FF4235"/>
    <w:rsid w:val="00FF48E8"/>
    <w:rsid w:val="00FF4909"/>
    <w:rsid w:val="00FF5F4D"/>
    <w:rsid w:val="00FF642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dat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322A"/>
    <w:pPr>
      <w:spacing w:after="200" w:line="276" w:lineRule="auto"/>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51CBD"/>
    <w:rPr>
      <w:sz w:val="24"/>
    </w:rPr>
  </w:style>
  <w:style w:type="paragraph" w:styleId="BalloonText">
    <w:name w:val="Balloon Text"/>
    <w:basedOn w:val="Normal"/>
    <w:link w:val="BalloonTextChar"/>
    <w:uiPriority w:val="99"/>
    <w:semiHidden/>
    <w:rsid w:val="00583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39E0"/>
    <w:rPr>
      <w:rFonts w:ascii="Tahoma" w:hAnsi="Tahoma" w:cs="Tahoma"/>
      <w:sz w:val="16"/>
      <w:szCs w:val="16"/>
    </w:rPr>
  </w:style>
  <w:style w:type="character" w:styleId="Hyperlink">
    <w:name w:val="Hyperlink"/>
    <w:basedOn w:val="DefaultParagraphFont"/>
    <w:uiPriority w:val="99"/>
    <w:rsid w:val="005A3CD3"/>
    <w:rPr>
      <w:rFonts w:cs="Times New Roman"/>
      <w:color w:val="0000FF"/>
      <w:u w:val="single"/>
    </w:rPr>
  </w:style>
  <w:style w:type="character" w:styleId="Strong">
    <w:name w:val="Strong"/>
    <w:basedOn w:val="DefaultParagraphFont"/>
    <w:uiPriority w:val="99"/>
    <w:qFormat/>
    <w:rsid w:val="005A3CD3"/>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ntiquities.org.il/about_eng.asp?Modul_id=14" TargetMode="Externa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550</Words>
  <Characters>2752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dc:creator>
  <cp:keywords/>
  <dc:description/>
  <cp:lastModifiedBy>User</cp:lastModifiedBy>
  <cp:revision>2</cp:revision>
  <cp:lastPrinted>2013-06-26T09:41:00Z</cp:lastPrinted>
  <dcterms:created xsi:type="dcterms:W3CDTF">2013-06-26T10:44:00Z</dcterms:created>
  <dcterms:modified xsi:type="dcterms:W3CDTF">2013-06-26T10:44:00Z</dcterms:modified>
</cp:coreProperties>
</file>